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AE866" w14:textId="0F101802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9419B">
        <w:rPr>
          <w:rStyle w:val="normaltextrun"/>
          <w:rFonts w:ascii="Corbel" w:hAnsi="Corbel"/>
          <w:i/>
          <w:iCs/>
        </w:rPr>
        <w:t>Załącznik nr 1.5 do Zarządzenia Rektora UR  nr 61/2025</w:t>
      </w:r>
    </w:p>
    <w:p w14:paraId="2C327FE0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86080A7" w14:textId="2EEB4831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E23B3F" w:rsidRPr="00C9419B">
        <w:rPr>
          <w:rFonts w:ascii="Corbel" w:hAnsi="Corbel"/>
          <w:i/>
          <w:smallCaps/>
          <w:color w:val="000000" w:themeColor="text1"/>
          <w:sz w:val="24"/>
          <w:szCs w:val="24"/>
        </w:rPr>
        <w:t>20</w:t>
      </w:r>
      <w:r w:rsidR="00FF17E0" w:rsidRPr="00C9419B">
        <w:rPr>
          <w:rFonts w:ascii="Corbel" w:hAnsi="Corbel"/>
          <w:i/>
          <w:smallCaps/>
          <w:color w:val="000000" w:themeColor="text1"/>
          <w:sz w:val="24"/>
          <w:szCs w:val="24"/>
        </w:rPr>
        <w:t>25</w:t>
      </w:r>
      <w:r w:rsidR="00E23B3F" w:rsidRPr="00C9419B">
        <w:rPr>
          <w:rFonts w:ascii="Corbel" w:hAnsi="Corbel"/>
          <w:i/>
          <w:smallCaps/>
          <w:color w:val="000000" w:themeColor="text1"/>
          <w:sz w:val="24"/>
          <w:szCs w:val="24"/>
        </w:rPr>
        <w:t>-20</w:t>
      </w:r>
      <w:r w:rsidR="00FF17E0" w:rsidRPr="00C9419B">
        <w:rPr>
          <w:rFonts w:ascii="Corbel" w:hAnsi="Corbel"/>
          <w:i/>
          <w:smallCaps/>
          <w:color w:val="000000" w:themeColor="text1"/>
          <w:sz w:val="24"/>
          <w:szCs w:val="24"/>
        </w:rPr>
        <w:t>30</w:t>
      </w:r>
    </w:p>
    <w:p w14:paraId="19345D10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08E2F2DA" w14:textId="330C611B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C070CA" w:rsidRPr="00C9419B">
        <w:rPr>
          <w:rFonts w:ascii="Corbel" w:hAnsi="Corbel"/>
          <w:color w:val="000000" w:themeColor="text1"/>
          <w:sz w:val="20"/>
          <w:szCs w:val="20"/>
        </w:rPr>
        <w:t>202</w:t>
      </w:r>
      <w:r w:rsidR="00787C58" w:rsidRPr="00C9419B">
        <w:rPr>
          <w:rFonts w:ascii="Corbel" w:hAnsi="Corbel"/>
          <w:color w:val="000000" w:themeColor="text1"/>
          <w:sz w:val="20"/>
          <w:szCs w:val="20"/>
        </w:rPr>
        <w:t>7</w:t>
      </w:r>
      <w:r w:rsidR="00C070CA" w:rsidRPr="00C9419B">
        <w:rPr>
          <w:rFonts w:ascii="Corbel" w:hAnsi="Corbel"/>
          <w:color w:val="000000" w:themeColor="text1"/>
          <w:sz w:val="20"/>
          <w:szCs w:val="20"/>
        </w:rPr>
        <w:t>/202</w:t>
      </w:r>
      <w:r w:rsidR="00787C58" w:rsidRPr="00C9419B">
        <w:rPr>
          <w:rFonts w:ascii="Corbel" w:hAnsi="Corbel"/>
          <w:color w:val="000000" w:themeColor="text1"/>
          <w:sz w:val="20"/>
          <w:szCs w:val="20"/>
        </w:rPr>
        <w:t>8</w:t>
      </w:r>
    </w:p>
    <w:p w14:paraId="058B45F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B0844D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E298DD6" w14:textId="77777777" w:rsidTr="2B6FC2AC">
        <w:tc>
          <w:tcPr>
            <w:tcW w:w="2694" w:type="dxa"/>
            <w:vAlign w:val="center"/>
          </w:tcPr>
          <w:p w14:paraId="1744B3D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1B4BFA9" w14:textId="5BEC005A" w:rsidR="0085747A" w:rsidRPr="009C54AE" w:rsidRDefault="009226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technicznej</w:t>
            </w:r>
          </w:p>
        </w:tc>
      </w:tr>
      <w:tr w:rsidR="0085747A" w:rsidRPr="009C54AE" w14:paraId="1D95E649" w14:textId="77777777" w:rsidTr="2B6FC2AC">
        <w:tc>
          <w:tcPr>
            <w:tcW w:w="2694" w:type="dxa"/>
            <w:vAlign w:val="center"/>
          </w:tcPr>
          <w:p w14:paraId="2B33239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3E9DB7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6FA6D929" w14:textId="77777777" w:rsidTr="2B6FC2AC">
        <w:tc>
          <w:tcPr>
            <w:tcW w:w="2694" w:type="dxa"/>
            <w:vAlign w:val="center"/>
          </w:tcPr>
          <w:p w14:paraId="1AB047E0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7C22F8B" w14:textId="753C047F" w:rsidR="0085747A" w:rsidRPr="00C9419B" w:rsidRDefault="006002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C9419B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34711C99" w14:textId="77777777" w:rsidTr="2B6FC2AC">
        <w:tc>
          <w:tcPr>
            <w:tcW w:w="2694" w:type="dxa"/>
            <w:vAlign w:val="center"/>
          </w:tcPr>
          <w:p w14:paraId="6EE5E8D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5234094" w14:textId="4D394313" w:rsidR="0085747A" w:rsidRPr="009C54AE" w:rsidRDefault="00433E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3FF9E551" w14:textId="77777777" w:rsidTr="2B6FC2AC">
        <w:tc>
          <w:tcPr>
            <w:tcW w:w="2694" w:type="dxa"/>
            <w:vAlign w:val="center"/>
          </w:tcPr>
          <w:p w14:paraId="7262E13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666C755" w14:textId="566E798D" w:rsidR="0085747A" w:rsidRPr="009C54AE" w:rsidRDefault="009226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5747A" w:rsidRPr="009C54AE" w14:paraId="175D6E01" w14:textId="77777777" w:rsidTr="2B6FC2AC">
        <w:tc>
          <w:tcPr>
            <w:tcW w:w="2694" w:type="dxa"/>
            <w:vAlign w:val="center"/>
          </w:tcPr>
          <w:p w14:paraId="70DF1B4E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A277918" w14:textId="508D1F02" w:rsidR="0085747A" w:rsidRPr="009C54AE" w:rsidRDefault="0092264E" w:rsidP="2B6FC2A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B6FC2AC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6E67EAE7" w14:textId="77777777" w:rsidTr="2B6FC2AC">
        <w:tc>
          <w:tcPr>
            <w:tcW w:w="2694" w:type="dxa"/>
            <w:vAlign w:val="center"/>
          </w:tcPr>
          <w:p w14:paraId="7651DF7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DF801C0" w14:textId="5745CE0B" w:rsidR="0085747A" w:rsidRPr="009C54AE" w:rsidRDefault="009226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7B79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75ABF26F" w14:textId="77777777" w:rsidTr="2B6FC2AC">
        <w:tc>
          <w:tcPr>
            <w:tcW w:w="2694" w:type="dxa"/>
            <w:vAlign w:val="center"/>
          </w:tcPr>
          <w:p w14:paraId="23AB9D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9B4BC64" w14:textId="52C4F4E4" w:rsidR="0085747A" w:rsidRPr="009C54AE" w:rsidRDefault="002F6C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2264E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  <w:r w:rsidR="00436E5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15CBCD27" w14:textId="77777777" w:rsidTr="2B6FC2AC">
        <w:tc>
          <w:tcPr>
            <w:tcW w:w="2694" w:type="dxa"/>
            <w:vAlign w:val="center"/>
          </w:tcPr>
          <w:p w14:paraId="60808FA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F14A35C" w14:textId="2CE669E1" w:rsidR="0085747A" w:rsidRPr="009C54AE" w:rsidRDefault="00112129" w:rsidP="2B6FC2A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B6FC2AC"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92264E" w:rsidRPr="2B6FC2AC">
              <w:rPr>
                <w:rFonts w:ascii="Corbel" w:hAnsi="Corbel"/>
                <w:b w:val="0"/>
                <w:sz w:val="24"/>
                <w:szCs w:val="24"/>
              </w:rPr>
              <w:t xml:space="preserve">III, sem. </w:t>
            </w:r>
            <w:r w:rsidR="001D3DE0" w:rsidRPr="2B6FC2AC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9C54AE" w14:paraId="4DBB036D" w14:textId="77777777" w:rsidTr="2B6FC2AC">
        <w:tc>
          <w:tcPr>
            <w:tcW w:w="2694" w:type="dxa"/>
            <w:vAlign w:val="center"/>
          </w:tcPr>
          <w:p w14:paraId="468A04A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7E0FF9D" w14:textId="2D875EE6" w:rsidR="0085747A" w:rsidRPr="0092264E" w:rsidRDefault="0011212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highlight w:val="yellow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E. </w:t>
            </w:r>
            <w:r w:rsidR="00584E6A" w:rsidRPr="00F32A5E">
              <w:rPr>
                <w:rFonts w:ascii="Corbel" w:hAnsi="Corbel"/>
                <w:b w:val="0"/>
                <w:color w:val="auto"/>
                <w:sz w:val="24"/>
                <w:szCs w:val="24"/>
              </w:rPr>
              <w:t>Metodyka poszczególnych typów edukacji z uwzględnieniem sposobu integrowania wiedzy i umiejętności dzieci i uczniów</w:t>
            </w:r>
          </w:p>
        </w:tc>
      </w:tr>
      <w:tr w:rsidR="00923D7D" w:rsidRPr="009C54AE" w14:paraId="13B16DC3" w14:textId="77777777" w:rsidTr="2B6FC2AC">
        <w:tc>
          <w:tcPr>
            <w:tcW w:w="2694" w:type="dxa"/>
            <w:vAlign w:val="center"/>
          </w:tcPr>
          <w:p w14:paraId="1A7F3AD3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E007C68" w14:textId="38AD6FFF" w:rsidR="00923D7D" w:rsidRPr="009C54AE" w:rsidRDefault="0011212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92264E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571FE831" w14:textId="77777777" w:rsidTr="2B6FC2AC">
        <w:tc>
          <w:tcPr>
            <w:tcW w:w="2694" w:type="dxa"/>
            <w:vAlign w:val="center"/>
          </w:tcPr>
          <w:p w14:paraId="18CC8C5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A3179F0" w14:textId="128B25AA" w:rsidR="0085747A" w:rsidRPr="009C54AE" w:rsidRDefault="009226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</w:t>
            </w:r>
            <w:r w:rsidR="007F412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prof. UR Wojciech Walat</w:t>
            </w:r>
          </w:p>
        </w:tc>
      </w:tr>
      <w:tr w:rsidR="0085747A" w:rsidRPr="009C54AE" w14:paraId="367BD83D" w14:textId="77777777" w:rsidTr="2B6FC2AC">
        <w:tc>
          <w:tcPr>
            <w:tcW w:w="2694" w:type="dxa"/>
            <w:vAlign w:val="center"/>
          </w:tcPr>
          <w:p w14:paraId="7E1B915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A2B163" w14:textId="06240781" w:rsidR="0085747A" w:rsidRPr="009C54AE" w:rsidRDefault="0085747A" w:rsidP="2B6FC2A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B050"/>
                <w:sz w:val="24"/>
                <w:szCs w:val="24"/>
              </w:rPr>
            </w:pPr>
          </w:p>
        </w:tc>
      </w:tr>
    </w:tbl>
    <w:p w14:paraId="48237B9F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44A5CF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3DDB0F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DB053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327BB1B" w14:textId="77777777" w:rsidTr="00CA4E2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EB9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DB01359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F60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63D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66B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95D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148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5341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C474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7180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B47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9FEC586" w14:textId="77777777" w:rsidTr="00CA4E2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C309" w14:textId="42D0FC9B" w:rsidR="00015B8F" w:rsidRPr="009C54AE" w:rsidRDefault="001D3DE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345E" w14:textId="6F05A6CA" w:rsidR="00015B8F" w:rsidRPr="009C54AE" w:rsidRDefault="009F49B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DCFA" w14:textId="1BFEB4C5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5311" w14:textId="4597E653" w:rsidR="00015B8F" w:rsidRPr="009C54AE" w:rsidRDefault="009F49B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6A8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5F9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F37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BF3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C0E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430A" w14:textId="7EBF9599" w:rsidR="00015B8F" w:rsidRPr="009C54AE" w:rsidRDefault="009226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752181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37434ED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C1F55DF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92E0375" w14:textId="276631FE" w:rsidR="0085747A" w:rsidRPr="009C54AE" w:rsidRDefault="0092264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1533D">
        <w:rPr>
          <w:rFonts w:ascii="MS Mincho" w:eastAsia="MS Mincho" w:hAnsi="MS Mincho" w:cs="MS Mincho" w:hint="eastAsia"/>
          <w:b w:val="0"/>
          <w:sz w:val="22"/>
          <w:highlight w:val="lightGray"/>
        </w:rPr>
        <w:t>☒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547893B" w14:textId="72A1FBA6" w:rsidR="0085747A" w:rsidRPr="009C54AE" w:rsidRDefault="00AF468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543F2A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24685B3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2807BCA" w14:textId="0789ED6A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C070CA">
        <w:rPr>
          <w:rFonts w:ascii="Corbel" w:hAnsi="Corbel"/>
          <w:smallCaps w:val="0"/>
          <w:szCs w:val="24"/>
        </w:rPr>
        <w:t xml:space="preserve"> (z toku): </w:t>
      </w:r>
      <w:r w:rsidR="00C070CA" w:rsidRPr="00AE4C30">
        <w:rPr>
          <w:rFonts w:ascii="Corbel" w:hAnsi="Corbel"/>
          <w:b w:val="0"/>
          <w:smallCaps w:val="0"/>
          <w:szCs w:val="24"/>
        </w:rPr>
        <w:t>zaliczenie</w:t>
      </w:r>
      <w:r w:rsidR="0057114C" w:rsidRPr="00AE4C30">
        <w:rPr>
          <w:rFonts w:ascii="Corbel" w:hAnsi="Corbel"/>
          <w:b w:val="0"/>
          <w:smallCaps w:val="0"/>
          <w:szCs w:val="24"/>
        </w:rPr>
        <w:t xml:space="preserve"> z oceną</w:t>
      </w:r>
    </w:p>
    <w:p w14:paraId="45B321C5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2353A5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2E6A1E9" w14:textId="77777777" w:rsidTr="00745302">
        <w:tc>
          <w:tcPr>
            <w:tcW w:w="9670" w:type="dxa"/>
          </w:tcPr>
          <w:p w14:paraId="443A7D53" w14:textId="5B1563F3" w:rsidR="0085747A" w:rsidRPr="009C54AE" w:rsidRDefault="0092264E" w:rsidP="0092264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634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pedagogiki i dydaktyki ogólnej oraz ogólna wiedza z zakresu techniki</w:t>
            </w:r>
            <w:r w:rsidR="006002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34DE296F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9E84D3B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FE7BC54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830D1F0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3F29B8F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450B0C35" w14:textId="77777777" w:rsidTr="0092264E">
        <w:tc>
          <w:tcPr>
            <w:tcW w:w="843" w:type="dxa"/>
            <w:vAlign w:val="center"/>
          </w:tcPr>
          <w:p w14:paraId="3D469FB5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5969A5D0" w14:textId="1F09E771" w:rsidR="0085747A" w:rsidRPr="00F714DE" w:rsidRDefault="0092264E" w:rsidP="0060023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714DE">
              <w:rPr>
                <w:rFonts w:ascii="Corbel" w:hAnsi="Corbel"/>
                <w:b w:val="0"/>
                <w:bCs/>
                <w:sz w:val="24"/>
                <w:szCs w:val="24"/>
              </w:rPr>
              <w:t>Zapoznanie studentów z problematyką nauczania techniki pozwalającą na rozwijanie zainteresowań dzieci w wieku przedszkolnym i uczniów w klasach I-III szkoły podstawowej techniką i działalnością techniczną człowieka.</w:t>
            </w:r>
          </w:p>
        </w:tc>
      </w:tr>
      <w:tr w:rsidR="0085747A" w:rsidRPr="009C54AE" w14:paraId="6A88AE9D" w14:textId="77777777" w:rsidTr="0092264E">
        <w:tc>
          <w:tcPr>
            <w:tcW w:w="843" w:type="dxa"/>
            <w:vAlign w:val="center"/>
          </w:tcPr>
          <w:p w14:paraId="53E01975" w14:textId="6F113622" w:rsidR="0085747A" w:rsidRPr="009C54AE" w:rsidRDefault="0092264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677" w:type="dxa"/>
            <w:vAlign w:val="center"/>
          </w:tcPr>
          <w:p w14:paraId="573D6CED" w14:textId="1D0884ED" w:rsidR="0085747A" w:rsidRPr="00F714DE" w:rsidRDefault="0092264E" w:rsidP="0060023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714DE">
              <w:rPr>
                <w:rFonts w:ascii="Corbel" w:hAnsi="Corbel"/>
                <w:b w:val="0"/>
                <w:bCs/>
                <w:sz w:val="24"/>
                <w:szCs w:val="24"/>
              </w:rPr>
              <w:t>Przygotowanie studentów do prowadzenia zajęć przedszkolnych z zakresu techniki wyrażające się przygotowaniem do posługiwania się metodami nauczania i organizacji zabaw konstrukcyjnych budzących zainteresowania dzieci techniką oraz budujących dziecięcą wiedzę o świecie techniki</w:t>
            </w:r>
          </w:p>
        </w:tc>
      </w:tr>
      <w:tr w:rsidR="0085747A" w:rsidRPr="009C54AE" w14:paraId="52323540" w14:textId="77777777" w:rsidTr="0092264E">
        <w:tc>
          <w:tcPr>
            <w:tcW w:w="843" w:type="dxa"/>
            <w:vAlign w:val="center"/>
          </w:tcPr>
          <w:p w14:paraId="189FBA2B" w14:textId="4FAF850F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92264E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14:paraId="42B5C422" w14:textId="7849B00C" w:rsidR="0085747A" w:rsidRPr="00F714DE" w:rsidRDefault="0092264E" w:rsidP="0060023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714DE">
              <w:rPr>
                <w:rFonts w:ascii="Corbel" w:hAnsi="Corbel"/>
                <w:b w:val="0"/>
                <w:bCs/>
                <w:sz w:val="24"/>
                <w:szCs w:val="24"/>
              </w:rPr>
              <w:t>Przygotowanie studentów do prowadzenia zajęć z przedmiotu Edukacja techniczna w</w:t>
            </w:r>
            <w:r w:rsidR="00600232">
              <w:rPr>
                <w:rFonts w:ascii="Corbel" w:hAnsi="Corbel"/>
                <w:b w:val="0"/>
                <w:bCs/>
                <w:sz w:val="24"/>
                <w:szCs w:val="24"/>
              </w:rPr>
              <w:t> </w:t>
            </w:r>
            <w:r w:rsidRPr="00F714DE">
              <w:rPr>
                <w:rFonts w:ascii="Corbel" w:hAnsi="Corbel"/>
                <w:b w:val="0"/>
                <w:bCs/>
                <w:sz w:val="24"/>
                <w:szCs w:val="24"/>
              </w:rPr>
              <w:t>klasach I-III szkoły podstawowej z zakresu wykorzystywania przez człowieka sił przyrody, poznawania urządzeń z najbliższego otoczenia uczniów, działalności konstrukcyjnej, poznania „drogi” powstawania przedmiotu od pomysłu do realizacji wytworu, oraz bezpieczeństwa własnego i innych.</w:t>
            </w:r>
          </w:p>
        </w:tc>
      </w:tr>
    </w:tbl>
    <w:p w14:paraId="6B31BD7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E3EDA5E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7C4C3B7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208"/>
        <w:gridCol w:w="1865"/>
      </w:tblGrid>
      <w:tr w:rsidR="0085747A" w:rsidRPr="009C54AE" w14:paraId="71799CCC" w14:textId="77777777" w:rsidTr="00600232">
        <w:tc>
          <w:tcPr>
            <w:tcW w:w="1447" w:type="dxa"/>
            <w:vAlign w:val="center"/>
          </w:tcPr>
          <w:p w14:paraId="13920CB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08" w:type="dxa"/>
            <w:vAlign w:val="center"/>
          </w:tcPr>
          <w:p w14:paraId="64FD884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D625C3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21E88" w:rsidRPr="009C54AE" w14:paraId="5DA6F6F8" w14:textId="77777777" w:rsidTr="00600232">
        <w:tc>
          <w:tcPr>
            <w:tcW w:w="1447" w:type="dxa"/>
          </w:tcPr>
          <w:p w14:paraId="61813C10" w14:textId="77777777" w:rsidR="00A21E88" w:rsidRPr="009C54AE" w:rsidRDefault="00A21E88" w:rsidP="00A21E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208" w:type="dxa"/>
          </w:tcPr>
          <w:p w14:paraId="35EA18B1" w14:textId="7BF8C542" w:rsidR="00A21E88" w:rsidRPr="00DD708E" w:rsidRDefault="00A21E88" w:rsidP="006002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D708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Wyjaśni potrzebę: inicjacji technicznej, kształtowania umiejętności technicznych dzieci w wieku przedszkolnym i wczesnoszkolnym oraz wpływ zabaw manipulacyjnych, konstrukcyjnych i zadań wytwórczych na kształtowanie ich umiejętności technicznych. </w:t>
            </w:r>
          </w:p>
        </w:tc>
        <w:tc>
          <w:tcPr>
            <w:tcW w:w="1865" w:type="dxa"/>
            <w:vAlign w:val="center"/>
          </w:tcPr>
          <w:p w14:paraId="70C200D6" w14:textId="3DAFD782" w:rsidR="00A21E88" w:rsidRPr="00112129" w:rsidRDefault="00A21E88" w:rsidP="00112129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12129">
              <w:rPr>
                <w:rFonts w:ascii="Corbel" w:hAnsi="Corbel"/>
                <w:sz w:val="24"/>
                <w:szCs w:val="24"/>
              </w:rPr>
              <w:t>PPiW.W10</w:t>
            </w:r>
          </w:p>
        </w:tc>
      </w:tr>
      <w:tr w:rsidR="00A21E88" w:rsidRPr="009C54AE" w14:paraId="7BB952D5" w14:textId="77777777" w:rsidTr="00600232">
        <w:tc>
          <w:tcPr>
            <w:tcW w:w="1447" w:type="dxa"/>
          </w:tcPr>
          <w:p w14:paraId="22350505" w14:textId="12F2D255" w:rsidR="00A21E88" w:rsidRPr="009C54AE" w:rsidRDefault="00A21E88" w:rsidP="00A21E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08" w:type="dxa"/>
          </w:tcPr>
          <w:p w14:paraId="670E5A2B" w14:textId="52849CF1" w:rsidR="00A21E88" w:rsidRPr="00DD708E" w:rsidRDefault="00A21E88" w:rsidP="006002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D708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Wymieni i wyjaśni istotę metod i form projektowania oceniania działań technicznych dziecka lub ucznia; </w:t>
            </w:r>
          </w:p>
        </w:tc>
        <w:tc>
          <w:tcPr>
            <w:tcW w:w="1865" w:type="dxa"/>
            <w:vAlign w:val="center"/>
          </w:tcPr>
          <w:p w14:paraId="2CA61D28" w14:textId="54AF3008" w:rsidR="00A21E88" w:rsidRPr="00112129" w:rsidRDefault="00A21E88" w:rsidP="00112129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12129">
              <w:rPr>
                <w:rFonts w:ascii="Corbel" w:hAnsi="Corbel"/>
                <w:sz w:val="24"/>
                <w:szCs w:val="24"/>
              </w:rPr>
              <w:t>PPiW.W15</w:t>
            </w:r>
          </w:p>
        </w:tc>
      </w:tr>
      <w:tr w:rsidR="00A21E88" w:rsidRPr="009C54AE" w14:paraId="664FC6A1" w14:textId="77777777" w:rsidTr="00600232">
        <w:tc>
          <w:tcPr>
            <w:tcW w:w="1447" w:type="dxa"/>
          </w:tcPr>
          <w:p w14:paraId="695D7137" w14:textId="58FCE86A" w:rsidR="00A21E88" w:rsidRPr="009C54AE" w:rsidRDefault="00A21E88" w:rsidP="00A21E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208" w:type="dxa"/>
          </w:tcPr>
          <w:p w14:paraId="40CD451D" w14:textId="39660F4F" w:rsidR="00A21E88" w:rsidRPr="00DD708E" w:rsidRDefault="00A21E88" w:rsidP="006002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D708E">
              <w:rPr>
                <w:rFonts w:ascii="Corbel" w:hAnsi="Corbel"/>
                <w:b w:val="0"/>
                <w:bCs/>
                <w:smallCaps w:val="0"/>
                <w:szCs w:val="24"/>
              </w:rPr>
              <w:t>Projektuje zabawy manipulacyjne i konstrukcyjne odpowiednio dobierając materiały i środki oraz metody nauczania.</w:t>
            </w:r>
          </w:p>
        </w:tc>
        <w:tc>
          <w:tcPr>
            <w:tcW w:w="1865" w:type="dxa"/>
            <w:vAlign w:val="center"/>
          </w:tcPr>
          <w:p w14:paraId="1DE14639" w14:textId="0C4650F9" w:rsidR="00A21E88" w:rsidRPr="00112129" w:rsidRDefault="00A21E88" w:rsidP="00112129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12129">
              <w:rPr>
                <w:rFonts w:ascii="Corbel" w:hAnsi="Corbel"/>
                <w:sz w:val="24"/>
                <w:szCs w:val="24"/>
              </w:rPr>
              <w:t>PPiW.U04</w:t>
            </w:r>
          </w:p>
        </w:tc>
      </w:tr>
      <w:tr w:rsidR="00A21E88" w:rsidRPr="009C54AE" w14:paraId="5ECFC366" w14:textId="77777777" w:rsidTr="00600232">
        <w:tc>
          <w:tcPr>
            <w:tcW w:w="1447" w:type="dxa"/>
          </w:tcPr>
          <w:p w14:paraId="1D840B19" w14:textId="4ED73931" w:rsidR="00A21E88" w:rsidRPr="009C54AE" w:rsidRDefault="00A21E88" w:rsidP="00A21E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208" w:type="dxa"/>
          </w:tcPr>
          <w:p w14:paraId="6DAA742E" w14:textId="351E7E71" w:rsidR="00A21E88" w:rsidRPr="00DD708E" w:rsidRDefault="00A21E88" w:rsidP="006002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D708E">
              <w:rPr>
                <w:rFonts w:ascii="Corbel" w:hAnsi="Corbel"/>
                <w:b w:val="0"/>
                <w:bCs/>
                <w:smallCaps w:val="0"/>
              </w:rPr>
              <w:t>Zaprojektuje wykorzystując opanowane umiejętności projektowania lekcji z uwzględnieniem prawidłowo określonych celów lekcji, umiejętności, postaw, doboru strategii, metod i</w:t>
            </w:r>
            <w:r w:rsidR="00600232">
              <w:rPr>
                <w:rFonts w:ascii="Corbel" w:hAnsi="Corbel"/>
                <w:b w:val="0"/>
                <w:bCs/>
                <w:smallCaps w:val="0"/>
              </w:rPr>
              <w:t> </w:t>
            </w:r>
            <w:r w:rsidRPr="00DD708E">
              <w:rPr>
                <w:rFonts w:ascii="Corbel" w:hAnsi="Corbel"/>
                <w:b w:val="0"/>
                <w:bCs/>
                <w:smallCaps w:val="0"/>
              </w:rPr>
              <w:t>środków dydaktycznych oraz treści nauczania sekwencję działań technicznych pozwalających na identyfikację oraz rozbudzanie zainteresowań i pasji technicznych u dzieci i</w:t>
            </w:r>
            <w:r w:rsidR="00600232">
              <w:rPr>
                <w:rFonts w:ascii="Corbel" w:hAnsi="Corbel"/>
                <w:b w:val="0"/>
                <w:bCs/>
                <w:smallCaps w:val="0"/>
              </w:rPr>
              <w:t> </w:t>
            </w:r>
            <w:r w:rsidRPr="00DD708E">
              <w:rPr>
                <w:rFonts w:ascii="Corbel" w:hAnsi="Corbel"/>
                <w:b w:val="0"/>
                <w:bCs/>
                <w:smallCaps w:val="0"/>
              </w:rPr>
              <w:t>uczniów.</w:t>
            </w:r>
          </w:p>
        </w:tc>
        <w:tc>
          <w:tcPr>
            <w:tcW w:w="1865" w:type="dxa"/>
            <w:vAlign w:val="center"/>
          </w:tcPr>
          <w:p w14:paraId="3F37E818" w14:textId="56120493" w:rsidR="00A21E88" w:rsidRPr="00112129" w:rsidRDefault="00A21E88" w:rsidP="00112129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12129">
              <w:rPr>
                <w:rFonts w:ascii="Corbel" w:hAnsi="Corbel"/>
                <w:sz w:val="24"/>
                <w:szCs w:val="24"/>
              </w:rPr>
              <w:t>PPiW.U06</w:t>
            </w:r>
          </w:p>
        </w:tc>
      </w:tr>
      <w:tr w:rsidR="00A21E88" w:rsidRPr="009C54AE" w14:paraId="6AFBBB2F" w14:textId="77777777" w:rsidTr="00600232">
        <w:tc>
          <w:tcPr>
            <w:tcW w:w="1447" w:type="dxa"/>
          </w:tcPr>
          <w:p w14:paraId="45F1AC1F" w14:textId="3E3794FD" w:rsidR="00A21E88" w:rsidRPr="009C54AE" w:rsidRDefault="00A21E88" w:rsidP="00A21E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208" w:type="dxa"/>
          </w:tcPr>
          <w:p w14:paraId="6365098F" w14:textId="2130BC28" w:rsidR="00A21E88" w:rsidRPr="00DD708E" w:rsidRDefault="00A21E88" w:rsidP="006002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</w:rPr>
            </w:pPr>
            <w:r w:rsidRPr="00DD708E">
              <w:rPr>
                <w:rFonts w:ascii="Corbel" w:hAnsi="Corbel"/>
                <w:b w:val="0"/>
                <w:bCs/>
                <w:smallCaps w:val="0"/>
              </w:rPr>
              <w:t xml:space="preserve">Projektuje działania techniczne rozwijające kreatywność, krytyczną refleksję i umiejętność indywidualnego i zespołowego rozwiązywania problemów technicznych.  </w:t>
            </w:r>
          </w:p>
        </w:tc>
        <w:tc>
          <w:tcPr>
            <w:tcW w:w="1865" w:type="dxa"/>
            <w:vAlign w:val="center"/>
          </w:tcPr>
          <w:p w14:paraId="362CAD28" w14:textId="009D2492" w:rsidR="00A21E88" w:rsidRPr="00112129" w:rsidRDefault="00A21E88" w:rsidP="00112129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12129">
              <w:rPr>
                <w:rFonts w:ascii="Corbel" w:hAnsi="Corbel"/>
                <w:sz w:val="24"/>
                <w:szCs w:val="24"/>
              </w:rPr>
              <w:t>PPiW.U07</w:t>
            </w:r>
          </w:p>
        </w:tc>
      </w:tr>
      <w:tr w:rsidR="00A21E88" w:rsidRPr="009C54AE" w14:paraId="370C1B14" w14:textId="77777777" w:rsidTr="00600232">
        <w:tc>
          <w:tcPr>
            <w:tcW w:w="1447" w:type="dxa"/>
          </w:tcPr>
          <w:p w14:paraId="356FD8C3" w14:textId="5227536E" w:rsidR="00A21E88" w:rsidRPr="009C54AE" w:rsidRDefault="00A21E88" w:rsidP="00A21E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208" w:type="dxa"/>
          </w:tcPr>
          <w:p w14:paraId="1EDB7926" w14:textId="45810E16" w:rsidR="00A21E88" w:rsidRPr="00DD708E" w:rsidRDefault="00A21E88" w:rsidP="006002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</w:rPr>
            </w:pPr>
            <w:r w:rsidRPr="00DD708E">
              <w:rPr>
                <w:rFonts w:ascii="Corbel" w:hAnsi="Corbel"/>
                <w:b w:val="0"/>
                <w:bCs/>
                <w:smallCaps w:val="0"/>
              </w:rPr>
              <w:t>Aranżuje i monitoruje zespołowe zabawy w zakresie działalności technicznej dzieci i uczniów.</w:t>
            </w:r>
          </w:p>
        </w:tc>
        <w:tc>
          <w:tcPr>
            <w:tcW w:w="1865" w:type="dxa"/>
            <w:vAlign w:val="center"/>
          </w:tcPr>
          <w:p w14:paraId="64C36525" w14:textId="03063BCC" w:rsidR="00A21E88" w:rsidRPr="00112129" w:rsidRDefault="00A21E88" w:rsidP="00112129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12129">
              <w:rPr>
                <w:rFonts w:ascii="Corbel" w:hAnsi="Corbel"/>
                <w:sz w:val="24"/>
                <w:szCs w:val="24"/>
              </w:rPr>
              <w:t>PPiW.U08</w:t>
            </w:r>
          </w:p>
        </w:tc>
      </w:tr>
      <w:tr w:rsidR="00A21E88" w:rsidRPr="009C54AE" w14:paraId="6CEBEBA0" w14:textId="77777777" w:rsidTr="00600232">
        <w:tc>
          <w:tcPr>
            <w:tcW w:w="1447" w:type="dxa"/>
          </w:tcPr>
          <w:p w14:paraId="16B69F09" w14:textId="0E567C38" w:rsidR="00A21E88" w:rsidRPr="009C54AE" w:rsidRDefault="00A21E88" w:rsidP="00A21E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208" w:type="dxa"/>
          </w:tcPr>
          <w:p w14:paraId="76FFDE47" w14:textId="524B018E" w:rsidR="00A21E88" w:rsidRPr="00DD708E" w:rsidRDefault="00A21E88" w:rsidP="006002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D708E">
              <w:rPr>
                <w:rFonts w:ascii="Corbel" w:hAnsi="Corbel"/>
                <w:b w:val="0"/>
                <w:bCs/>
                <w:smallCaps w:val="0"/>
                <w:szCs w:val="24"/>
              </w:rPr>
              <w:t>Identyfikuje zachowania uczniów i uwzględnia ich indywidualne potrzeby i możliwości podczas projektowania zadań technicznych i zabaw konstrukcyjnych.</w:t>
            </w:r>
          </w:p>
        </w:tc>
        <w:tc>
          <w:tcPr>
            <w:tcW w:w="1865" w:type="dxa"/>
            <w:vAlign w:val="center"/>
          </w:tcPr>
          <w:p w14:paraId="50FF4AF8" w14:textId="2790ACCA" w:rsidR="00A21E88" w:rsidRPr="00112129" w:rsidRDefault="00A21E88" w:rsidP="00112129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12129">
              <w:rPr>
                <w:rFonts w:ascii="Corbel" w:hAnsi="Corbel"/>
                <w:sz w:val="24"/>
                <w:szCs w:val="24"/>
              </w:rPr>
              <w:t>PPiW.U09</w:t>
            </w:r>
          </w:p>
        </w:tc>
      </w:tr>
      <w:tr w:rsidR="00A21E88" w:rsidRPr="009C54AE" w14:paraId="0B594A15" w14:textId="77777777" w:rsidTr="00600232">
        <w:tc>
          <w:tcPr>
            <w:tcW w:w="1447" w:type="dxa"/>
          </w:tcPr>
          <w:p w14:paraId="5D0C2D6E" w14:textId="4582F351" w:rsidR="00A21E88" w:rsidRPr="009C54AE" w:rsidRDefault="00A21E88" w:rsidP="00A21E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208" w:type="dxa"/>
          </w:tcPr>
          <w:p w14:paraId="3737AB34" w14:textId="2E8412E2" w:rsidR="00A21E88" w:rsidRPr="00DD708E" w:rsidRDefault="00A21E88" w:rsidP="006002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D708E">
              <w:rPr>
                <w:rFonts w:ascii="Corbel" w:hAnsi="Corbel"/>
                <w:b w:val="0"/>
                <w:bCs/>
                <w:smallCaps w:val="0"/>
                <w:szCs w:val="24"/>
              </w:rPr>
              <w:t>Tworzy sytuacje wychowawczo-dydaktyczne zachęcające dzieci lub uczniów do analizowania prostych rozwiązań technicznych rozwijających ich wiedzę na temat urządzeń technicznych z bliższego i dalszego otoczenia.</w:t>
            </w:r>
          </w:p>
        </w:tc>
        <w:tc>
          <w:tcPr>
            <w:tcW w:w="1865" w:type="dxa"/>
            <w:vAlign w:val="center"/>
          </w:tcPr>
          <w:p w14:paraId="6DAFC65A" w14:textId="74417A40" w:rsidR="00A21E88" w:rsidRPr="00112129" w:rsidRDefault="00A21E88" w:rsidP="00112129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12129">
              <w:rPr>
                <w:rFonts w:ascii="Corbel" w:hAnsi="Corbel"/>
                <w:sz w:val="24"/>
                <w:szCs w:val="24"/>
              </w:rPr>
              <w:t>PPiW.U10</w:t>
            </w:r>
          </w:p>
        </w:tc>
      </w:tr>
      <w:tr w:rsidR="00A21E88" w:rsidRPr="009C54AE" w14:paraId="2C216269" w14:textId="77777777" w:rsidTr="00600232">
        <w:tc>
          <w:tcPr>
            <w:tcW w:w="1447" w:type="dxa"/>
          </w:tcPr>
          <w:p w14:paraId="512D841A" w14:textId="7CFB5602" w:rsidR="00A21E88" w:rsidRPr="009C54AE" w:rsidRDefault="00A21E88" w:rsidP="00A21E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6208" w:type="dxa"/>
          </w:tcPr>
          <w:p w14:paraId="5A31B322" w14:textId="6B38EA6E" w:rsidR="00A21E88" w:rsidRPr="00DD708E" w:rsidRDefault="00A21E88" w:rsidP="006002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D708E">
              <w:rPr>
                <w:rFonts w:ascii="Corbel" w:hAnsi="Corbel"/>
                <w:b w:val="0"/>
                <w:smallCaps w:val="0"/>
              </w:rPr>
              <w:t>Propaguje działania związane z rozwojem zainteresowań technicznych dzieci w wieku przedszkolnym i wczesnoszkolnym i burzeniem stereotypów płci dotyczących uzdolnień technicznych.</w:t>
            </w:r>
          </w:p>
        </w:tc>
        <w:tc>
          <w:tcPr>
            <w:tcW w:w="1865" w:type="dxa"/>
            <w:vAlign w:val="center"/>
          </w:tcPr>
          <w:p w14:paraId="3FB20973" w14:textId="35880D6D" w:rsidR="00A21E88" w:rsidRPr="00112129" w:rsidRDefault="00A21E88" w:rsidP="00112129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12129">
              <w:rPr>
                <w:rFonts w:ascii="Corbel" w:hAnsi="Corbel"/>
                <w:sz w:val="24"/>
                <w:szCs w:val="24"/>
              </w:rPr>
              <w:t>PPiW.K02</w:t>
            </w:r>
          </w:p>
        </w:tc>
      </w:tr>
    </w:tbl>
    <w:p w14:paraId="6388025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CF693F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7059051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B7E6C23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E1BB617" w14:textId="77777777" w:rsidTr="2B6FC2AC">
        <w:tc>
          <w:tcPr>
            <w:tcW w:w="9639" w:type="dxa"/>
          </w:tcPr>
          <w:p w14:paraId="2C07462B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C2EAB71" w14:textId="77777777" w:rsidTr="2B6FC2AC">
        <w:tc>
          <w:tcPr>
            <w:tcW w:w="9639" w:type="dxa"/>
          </w:tcPr>
          <w:p w14:paraId="78255B5B" w14:textId="06F3F3A2" w:rsidR="007050E0" w:rsidRPr="004A662B" w:rsidRDefault="002C0436" w:rsidP="2B6FC2AC">
            <w:pPr>
              <w:pStyle w:val="Akapitzlist"/>
              <w:numPr>
                <w:ilvl w:val="0"/>
                <w:numId w:val="24"/>
              </w:numPr>
              <w:spacing w:after="0" w:line="240" w:lineRule="auto"/>
              <w:ind w:left="351"/>
              <w:jc w:val="both"/>
              <w:rPr>
                <w:rFonts w:ascii="Corbel" w:hAnsi="Corbel"/>
                <w:sz w:val="24"/>
                <w:szCs w:val="24"/>
              </w:rPr>
            </w:pPr>
            <w:r w:rsidRPr="2B6FC2AC">
              <w:rPr>
                <w:rFonts w:ascii="Corbel" w:hAnsi="Corbel"/>
                <w:b/>
                <w:bCs/>
                <w:sz w:val="24"/>
                <w:szCs w:val="24"/>
              </w:rPr>
              <w:t>Koncepcja edukacji technicznej w edukacji przedszkolnej i wczesnoszkolnej</w:t>
            </w:r>
            <w:r w:rsidR="004A662B" w:rsidRPr="2B6FC2AC">
              <w:rPr>
                <w:rFonts w:ascii="Corbel" w:hAnsi="Corbel"/>
                <w:sz w:val="24"/>
                <w:szCs w:val="24"/>
              </w:rPr>
              <w:t xml:space="preserve">: </w:t>
            </w:r>
            <w:r w:rsidRPr="2B6FC2AC">
              <w:rPr>
                <w:rFonts w:ascii="Corbel" w:hAnsi="Corbel"/>
                <w:sz w:val="24"/>
                <w:szCs w:val="24"/>
              </w:rPr>
              <w:t>istota, potrzeba, geneza</w:t>
            </w:r>
            <w:r w:rsidR="007050E0" w:rsidRPr="2B6FC2AC">
              <w:rPr>
                <w:rFonts w:ascii="Corbel" w:hAnsi="Corbel"/>
                <w:sz w:val="24"/>
                <w:szCs w:val="24"/>
              </w:rPr>
              <w:t>;</w:t>
            </w:r>
            <w:r w:rsidR="004A662B" w:rsidRPr="2B6FC2AC">
              <w:rPr>
                <w:rFonts w:ascii="Corbel" w:hAnsi="Corbel"/>
                <w:sz w:val="24"/>
                <w:szCs w:val="24"/>
              </w:rPr>
              <w:t xml:space="preserve"> </w:t>
            </w:r>
            <w:r w:rsidR="007050E0" w:rsidRPr="2B6FC2AC">
              <w:rPr>
                <w:rFonts w:ascii="Corbel" w:hAnsi="Corbel"/>
                <w:sz w:val="24"/>
                <w:szCs w:val="24"/>
              </w:rPr>
              <w:t>e</w:t>
            </w:r>
            <w:r w:rsidRPr="2B6FC2AC">
              <w:rPr>
                <w:rFonts w:ascii="Corbel" w:hAnsi="Corbel"/>
                <w:sz w:val="24"/>
                <w:szCs w:val="24"/>
              </w:rPr>
              <w:t>dukacja techniczna w kształceniu zintegrowanym</w:t>
            </w:r>
            <w:r w:rsidR="007050E0" w:rsidRPr="2B6FC2AC">
              <w:rPr>
                <w:rFonts w:ascii="Corbel" w:hAnsi="Corbel"/>
                <w:sz w:val="24"/>
                <w:szCs w:val="24"/>
              </w:rPr>
              <w:t>;</w:t>
            </w:r>
            <w:r w:rsidR="004A662B" w:rsidRPr="2B6FC2AC">
              <w:rPr>
                <w:rFonts w:ascii="Corbel" w:hAnsi="Corbel"/>
                <w:sz w:val="24"/>
                <w:szCs w:val="24"/>
              </w:rPr>
              <w:t xml:space="preserve"> </w:t>
            </w:r>
            <w:r w:rsidR="007050E0" w:rsidRPr="2B6FC2AC">
              <w:rPr>
                <w:rFonts w:ascii="Corbel" w:hAnsi="Corbel"/>
                <w:sz w:val="24"/>
                <w:szCs w:val="24"/>
              </w:rPr>
              <w:t>podstawowe założenia metodyczne nauczania-uczenia się techniki w przedszkolu i edukacji wczesnoszkolnej;</w:t>
            </w:r>
            <w:r w:rsidR="004A662B" w:rsidRPr="2B6FC2AC">
              <w:rPr>
                <w:rFonts w:ascii="Corbel" w:hAnsi="Corbel"/>
                <w:sz w:val="24"/>
                <w:szCs w:val="24"/>
              </w:rPr>
              <w:t xml:space="preserve"> </w:t>
            </w:r>
            <w:r w:rsidR="007050E0" w:rsidRPr="2B6FC2AC">
              <w:rPr>
                <w:rFonts w:ascii="Corbel" w:hAnsi="Corbel"/>
                <w:sz w:val="24"/>
                <w:szCs w:val="24"/>
              </w:rPr>
              <w:t>cele edukacji w wychowaniu przedszkolnym i edukacji wczesnoszkolnej.</w:t>
            </w:r>
          </w:p>
        </w:tc>
      </w:tr>
      <w:tr w:rsidR="0085747A" w:rsidRPr="009C54AE" w14:paraId="3C0F566E" w14:textId="77777777" w:rsidTr="2B6FC2AC">
        <w:tc>
          <w:tcPr>
            <w:tcW w:w="9639" w:type="dxa"/>
          </w:tcPr>
          <w:p w14:paraId="3573F1C8" w14:textId="786C9440" w:rsidR="007050E0" w:rsidRPr="00600232" w:rsidRDefault="007050E0" w:rsidP="2B6FC2AC">
            <w:pPr>
              <w:pStyle w:val="Akapitzlist"/>
              <w:numPr>
                <w:ilvl w:val="0"/>
                <w:numId w:val="24"/>
              </w:numPr>
              <w:spacing w:after="0" w:line="240" w:lineRule="auto"/>
              <w:ind w:left="351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2B6FC2AC">
              <w:rPr>
                <w:rFonts w:ascii="Corbel" w:hAnsi="Corbel" w:cs="Arial"/>
                <w:b/>
                <w:bCs/>
                <w:sz w:val="24"/>
                <w:szCs w:val="24"/>
              </w:rPr>
              <w:t>Podstawa programowa wychowania przedszkolnego i edukacji wczesnoszkolnej w</w:t>
            </w:r>
            <w:r w:rsidR="00BB2357" w:rsidRPr="2B6FC2AC">
              <w:rPr>
                <w:rFonts w:ascii="Corbel" w:hAnsi="Corbel" w:cs="Arial"/>
                <w:b/>
                <w:bCs/>
                <w:sz w:val="24"/>
                <w:szCs w:val="24"/>
              </w:rPr>
              <w:t xml:space="preserve"> zakresie  edukacji technicznej</w:t>
            </w:r>
            <w:r w:rsidR="00BB2357" w:rsidRPr="2B6FC2AC">
              <w:rPr>
                <w:rFonts w:ascii="Corbel" w:hAnsi="Corbel" w:cs="Arial"/>
                <w:sz w:val="24"/>
                <w:szCs w:val="24"/>
              </w:rPr>
              <w:t xml:space="preserve">: </w:t>
            </w:r>
            <w:r w:rsidRPr="2B6FC2AC">
              <w:rPr>
                <w:rFonts w:ascii="Corbel" w:hAnsi="Corbel" w:cs="Arial"/>
                <w:sz w:val="24"/>
                <w:szCs w:val="24"/>
              </w:rPr>
              <w:t>analiza podstawy programowej wychowania przedszkolnego;</w:t>
            </w:r>
            <w:r w:rsidR="00BB2357" w:rsidRPr="2B6FC2AC">
              <w:rPr>
                <w:rFonts w:ascii="Corbel" w:hAnsi="Corbel" w:cs="Arial"/>
                <w:sz w:val="24"/>
                <w:szCs w:val="24"/>
              </w:rPr>
              <w:t xml:space="preserve"> </w:t>
            </w:r>
            <w:r w:rsidRPr="2B6FC2AC">
              <w:rPr>
                <w:rFonts w:ascii="Corbel" w:hAnsi="Corbel" w:cs="Arial"/>
                <w:sz w:val="24"/>
                <w:szCs w:val="24"/>
              </w:rPr>
              <w:t>analiza podstawy programowej edukacji wczesnoszkolnej;</w:t>
            </w:r>
            <w:r w:rsidR="00BB2357" w:rsidRPr="2B6FC2AC">
              <w:rPr>
                <w:rFonts w:ascii="Corbel" w:hAnsi="Corbel" w:cs="Arial"/>
                <w:sz w:val="24"/>
                <w:szCs w:val="24"/>
              </w:rPr>
              <w:t xml:space="preserve"> </w:t>
            </w:r>
            <w:r w:rsidRPr="2B6FC2AC">
              <w:rPr>
                <w:rFonts w:ascii="Corbel" w:hAnsi="Corbel" w:cs="Arial"/>
                <w:sz w:val="24"/>
                <w:szCs w:val="24"/>
              </w:rPr>
              <w:t>warunki i sposób realizacji edukacji technicznej w wychowaniu przedszkolnym i edukacji wczesnoszkolnej.</w:t>
            </w:r>
          </w:p>
        </w:tc>
      </w:tr>
      <w:tr w:rsidR="0085747A" w:rsidRPr="009C54AE" w14:paraId="72E03DD1" w14:textId="77777777" w:rsidTr="2B6FC2AC">
        <w:tc>
          <w:tcPr>
            <w:tcW w:w="9639" w:type="dxa"/>
          </w:tcPr>
          <w:p w14:paraId="33738C75" w14:textId="426B56B6" w:rsidR="00261E6D" w:rsidRPr="00600232" w:rsidRDefault="007050E0" w:rsidP="2B6FC2AC">
            <w:pPr>
              <w:pStyle w:val="Akapitzlist"/>
              <w:numPr>
                <w:ilvl w:val="0"/>
                <w:numId w:val="24"/>
              </w:numPr>
              <w:spacing w:after="0" w:line="240" w:lineRule="auto"/>
              <w:ind w:left="351"/>
              <w:jc w:val="both"/>
              <w:rPr>
                <w:rFonts w:ascii="Corbel" w:hAnsi="Corbel"/>
                <w:sz w:val="24"/>
                <w:szCs w:val="24"/>
              </w:rPr>
            </w:pPr>
            <w:r w:rsidRPr="2B6FC2AC">
              <w:rPr>
                <w:rFonts w:ascii="Corbel" w:hAnsi="Corbel"/>
                <w:b/>
                <w:bCs/>
                <w:sz w:val="24"/>
                <w:szCs w:val="24"/>
              </w:rPr>
              <w:t>Edukacja techniczna w wychowaniu przedszkolnym</w:t>
            </w:r>
            <w:r w:rsidR="004A662B" w:rsidRPr="2B6FC2AC">
              <w:rPr>
                <w:rFonts w:ascii="Corbel" w:hAnsi="Corbel"/>
                <w:sz w:val="24"/>
                <w:szCs w:val="24"/>
              </w:rPr>
              <w:t xml:space="preserve">: </w:t>
            </w:r>
            <w:r w:rsidRPr="2B6FC2AC">
              <w:rPr>
                <w:rFonts w:ascii="Corbel" w:hAnsi="Corbel"/>
                <w:sz w:val="24"/>
                <w:szCs w:val="24"/>
              </w:rPr>
              <w:t xml:space="preserve">analiza podręczników </w:t>
            </w:r>
            <w:r w:rsidR="00261E6D" w:rsidRPr="2B6FC2AC">
              <w:rPr>
                <w:rFonts w:ascii="Corbel" w:hAnsi="Corbel"/>
                <w:sz w:val="24"/>
                <w:szCs w:val="24"/>
              </w:rPr>
              <w:t>wychowania przedszkolnego w zakresie treści edukacji technicznej;</w:t>
            </w:r>
            <w:r w:rsidR="004A662B" w:rsidRPr="2B6FC2AC">
              <w:rPr>
                <w:rFonts w:ascii="Corbel" w:hAnsi="Corbel"/>
                <w:sz w:val="24"/>
                <w:szCs w:val="24"/>
              </w:rPr>
              <w:t xml:space="preserve"> </w:t>
            </w:r>
            <w:r w:rsidR="00A514EA" w:rsidRPr="2B6FC2AC">
              <w:rPr>
                <w:rFonts w:ascii="Corbel" w:hAnsi="Corbel"/>
                <w:sz w:val="24"/>
                <w:szCs w:val="24"/>
              </w:rPr>
              <w:t>zadania techniczne rozpoznawcze, projektowe, konstrukcyjne, organizacji pracy, działań wytwórczych, eksploatacji urządzeń, oraz likwidacji.</w:t>
            </w:r>
          </w:p>
        </w:tc>
      </w:tr>
      <w:tr w:rsidR="002B68A3" w:rsidRPr="009C54AE" w14:paraId="1006EFAF" w14:textId="77777777" w:rsidTr="2B6FC2AC">
        <w:tc>
          <w:tcPr>
            <w:tcW w:w="9639" w:type="dxa"/>
          </w:tcPr>
          <w:p w14:paraId="7A00E966" w14:textId="35824389" w:rsidR="00A514EA" w:rsidRPr="00600232" w:rsidRDefault="00A514EA" w:rsidP="2B6FC2AC">
            <w:pPr>
              <w:pStyle w:val="Akapitzlist"/>
              <w:numPr>
                <w:ilvl w:val="0"/>
                <w:numId w:val="24"/>
              </w:numPr>
              <w:spacing w:after="0" w:line="240" w:lineRule="auto"/>
              <w:ind w:left="351"/>
              <w:jc w:val="both"/>
              <w:rPr>
                <w:rFonts w:ascii="Corbel" w:hAnsi="Corbel"/>
                <w:sz w:val="24"/>
                <w:szCs w:val="24"/>
              </w:rPr>
            </w:pPr>
            <w:r w:rsidRPr="2B6FC2AC">
              <w:rPr>
                <w:rFonts w:ascii="Corbel" w:hAnsi="Corbel"/>
                <w:b/>
                <w:bCs/>
                <w:sz w:val="24"/>
                <w:szCs w:val="24"/>
              </w:rPr>
              <w:t>Edukacja techniczna w I klasie szkoły podstawowej</w:t>
            </w:r>
            <w:r w:rsidR="004A662B" w:rsidRPr="2B6FC2AC">
              <w:rPr>
                <w:rFonts w:ascii="Corbel" w:hAnsi="Corbel"/>
                <w:sz w:val="24"/>
                <w:szCs w:val="24"/>
              </w:rPr>
              <w:t xml:space="preserve">: </w:t>
            </w:r>
            <w:r w:rsidRPr="2B6FC2AC">
              <w:rPr>
                <w:rFonts w:ascii="Corbel" w:hAnsi="Corbel"/>
                <w:sz w:val="24"/>
                <w:szCs w:val="24"/>
              </w:rPr>
              <w:t>analiza podręczników do pierwszej klasy szkoły podstawowej w zakresie treści edukacji technicznej;</w:t>
            </w:r>
            <w:r w:rsidR="004A662B" w:rsidRPr="2B6FC2AC">
              <w:rPr>
                <w:rFonts w:ascii="Corbel" w:hAnsi="Corbel"/>
                <w:sz w:val="24"/>
                <w:szCs w:val="24"/>
              </w:rPr>
              <w:t xml:space="preserve"> </w:t>
            </w:r>
            <w:r w:rsidRPr="2B6FC2AC">
              <w:rPr>
                <w:rFonts w:ascii="Corbel" w:hAnsi="Corbel"/>
                <w:sz w:val="24"/>
                <w:szCs w:val="24"/>
              </w:rPr>
              <w:t>zadania techniczne rozpoznawcze, projektowe, konstrukcyjne, organizacji pracy, działań wytwórczych, eksploatacji urządzeń, oraz likwidacji.</w:t>
            </w:r>
          </w:p>
        </w:tc>
      </w:tr>
      <w:tr w:rsidR="00A514EA" w:rsidRPr="009C54AE" w14:paraId="4B1B036E" w14:textId="77777777" w:rsidTr="2B6FC2AC">
        <w:tc>
          <w:tcPr>
            <w:tcW w:w="9639" w:type="dxa"/>
          </w:tcPr>
          <w:p w14:paraId="5BCC63BC" w14:textId="21988181" w:rsidR="00A514EA" w:rsidRPr="00600232" w:rsidRDefault="00A514EA" w:rsidP="2B6FC2AC">
            <w:pPr>
              <w:pStyle w:val="Akapitzlist"/>
              <w:numPr>
                <w:ilvl w:val="0"/>
                <w:numId w:val="24"/>
              </w:numPr>
              <w:spacing w:after="0" w:line="240" w:lineRule="auto"/>
              <w:ind w:left="351"/>
              <w:jc w:val="both"/>
              <w:rPr>
                <w:rFonts w:ascii="Corbel" w:hAnsi="Corbel"/>
                <w:sz w:val="24"/>
                <w:szCs w:val="24"/>
              </w:rPr>
            </w:pPr>
            <w:r w:rsidRPr="2B6FC2AC">
              <w:rPr>
                <w:rFonts w:ascii="Corbel" w:hAnsi="Corbel"/>
                <w:b/>
                <w:bCs/>
                <w:sz w:val="24"/>
                <w:szCs w:val="24"/>
              </w:rPr>
              <w:t>Edukacja techniczna w II klasie szkoły podstawowej</w:t>
            </w:r>
            <w:r w:rsidR="004A662B" w:rsidRPr="2B6FC2AC">
              <w:rPr>
                <w:rFonts w:ascii="Corbel" w:hAnsi="Corbel"/>
                <w:sz w:val="24"/>
                <w:szCs w:val="24"/>
              </w:rPr>
              <w:t xml:space="preserve">: </w:t>
            </w:r>
            <w:r w:rsidRPr="2B6FC2AC">
              <w:rPr>
                <w:rFonts w:ascii="Corbel" w:hAnsi="Corbel"/>
                <w:sz w:val="24"/>
                <w:szCs w:val="24"/>
              </w:rPr>
              <w:t>analiza podręczników do pierwszej klasy szkoły podstawowej w zakresie treści edukacji technicznej;</w:t>
            </w:r>
            <w:r w:rsidR="004A662B" w:rsidRPr="2B6FC2AC">
              <w:rPr>
                <w:rFonts w:ascii="Corbel" w:hAnsi="Corbel"/>
                <w:sz w:val="24"/>
                <w:szCs w:val="24"/>
              </w:rPr>
              <w:t xml:space="preserve"> </w:t>
            </w:r>
            <w:r w:rsidRPr="2B6FC2AC">
              <w:rPr>
                <w:rFonts w:ascii="Corbel" w:hAnsi="Corbel"/>
                <w:sz w:val="24"/>
                <w:szCs w:val="24"/>
              </w:rPr>
              <w:t>zadania techniczne rozpoznawcze, projektowe, konstrukcyjne, organizacji pracy, działań wytwórczych, eksploatacji urządzeń, oraz likwidacji.</w:t>
            </w:r>
          </w:p>
        </w:tc>
      </w:tr>
      <w:tr w:rsidR="00A514EA" w:rsidRPr="009C54AE" w14:paraId="42CB9A72" w14:textId="77777777" w:rsidTr="2B6FC2AC">
        <w:tc>
          <w:tcPr>
            <w:tcW w:w="9639" w:type="dxa"/>
          </w:tcPr>
          <w:p w14:paraId="175F6C54" w14:textId="6A39FF6D" w:rsidR="00A514EA" w:rsidRPr="00600232" w:rsidRDefault="00A514EA" w:rsidP="2B6FC2AC">
            <w:pPr>
              <w:pStyle w:val="Akapitzlist"/>
              <w:numPr>
                <w:ilvl w:val="0"/>
                <w:numId w:val="24"/>
              </w:numPr>
              <w:spacing w:after="0" w:line="240" w:lineRule="auto"/>
              <w:ind w:left="351"/>
              <w:jc w:val="both"/>
              <w:rPr>
                <w:rFonts w:ascii="Corbel" w:hAnsi="Corbel"/>
                <w:sz w:val="24"/>
                <w:szCs w:val="24"/>
              </w:rPr>
            </w:pPr>
            <w:r w:rsidRPr="2B6FC2AC">
              <w:rPr>
                <w:rFonts w:ascii="Corbel" w:hAnsi="Corbel"/>
                <w:b/>
                <w:bCs/>
                <w:sz w:val="24"/>
                <w:szCs w:val="24"/>
              </w:rPr>
              <w:t>Edukacja techniczna w III klasie szkoły podstawowej</w:t>
            </w:r>
            <w:r w:rsidR="004A662B" w:rsidRPr="2B6FC2AC">
              <w:rPr>
                <w:rFonts w:ascii="Corbel" w:hAnsi="Corbel"/>
                <w:sz w:val="24"/>
                <w:szCs w:val="24"/>
              </w:rPr>
              <w:t xml:space="preserve">: </w:t>
            </w:r>
            <w:r w:rsidRPr="2B6FC2AC">
              <w:rPr>
                <w:rFonts w:ascii="Corbel" w:hAnsi="Corbel"/>
                <w:sz w:val="24"/>
                <w:szCs w:val="24"/>
              </w:rPr>
              <w:t>analiza podręczników do pierwszej klasy szkoły podstawowej w zakresie treści edukacji technicznej;</w:t>
            </w:r>
            <w:r w:rsidR="004A662B" w:rsidRPr="2B6FC2AC">
              <w:rPr>
                <w:rFonts w:ascii="Corbel" w:hAnsi="Corbel"/>
                <w:sz w:val="24"/>
                <w:szCs w:val="24"/>
              </w:rPr>
              <w:t xml:space="preserve"> </w:t>
            </w:r>
            <w:r w:rsidRPr="2B6FC2AC">
              <w:rPr>
                <w:rFonts w:ascii="Corbel" w:hAnsi="Corbel"/>
                <w:sz w:val="24"/>
                <w:szCs w:val="24"/>
              </w:rPr>
              <w:t>zadania techniczne rozpoznawcze, projektowe, konstrukcyjne, organizacji pracy, działań wytwórczych, eksploatacji urządzeń, oraz likwidacji.</w:t>
            </w:r>
          </w:p>
        </w:tc>
      </w:tr>
      <w:tr w:rsidR="00A514EA" w:rsidRPr="009C54AE" w14:paraId="6B15E513" w14:textId="77777777" w:rsidTr="2B6FC2AC">
        <w:tc>
          <w:tcPr>
            <w:tcW w:w="9639" w:type="dxa"/>
          </w:tcPr>
          <w:p w14:paraId="52DC5E2E" w14:textId="4E4D6A53" w:rsidR="00420341" w:rsidRPr="00600232" w:rsidRDefault="00220914" w:rsidP="2B6FC2AC">
            <w:pPr>
              <w:pStyle w:val="Akapitzlist"/>
              <w:numPr>
                <w:ilvl w:val="0"/>
                <w:numId w:val="24"/>
              </w:numPr>
              <w:spacing w:after="0" w:line="240" w:lineRule="auto"/>
              <w:ind w:left="351"/>
              <w:jc w:val="both"/>
              <w:rPr>
                <w:rFonts w:ascii="Corbel" w:hAnsi="Corbel"/>
                <w:sz w:val="24"/>
                <w:szCs w:val="24"/>
              </w:rPr>
            </w:pPr>
            <w:r w:rsidRPr="2B6FC2AC">
              <w:rPr>
                <w:rFonts w:ascii="Corbel" w:hAnsi="Corbel"/>
                <w:b/>
                <w:bCs/>
                <w:sz w:val="24"/>
                <w:szCs w:val="24"/>
              </w:rPr>
              <w:t>Twórczość techniczna w przedsz</w:t>
            </w:r>
            <w:r w:rsidR="004A662B" w:rsidRPr="2B6FC2AC">
              <w:rPr>
                <w:rFonts w:ascii="Corbel" w:hAnsi="Corbel"/>
                <w:b/>
                <w:bCs/>
                <w:sz w:val="24"/>
                <w:szCs w:val="24"/>
              </w:rPr>
              <w:t>kolu i edukacji wczesnoszkolnej</w:t>
            </w:r>
            <w:r w:rsidR="004A662B" w:rsidRPr="2B6FC2AC">
              <w:rPr>
                <w:rFonts w:ascii="Corbel" w:hAnsi="Corbel"/>
                <w:sz w:val="24"/>
                <w:szCs w:val="24"/>
              </w:rPr>
              <w:t xml:space="preserve">: </w:t>
            </w:r>
            <w:r w:rsidR="00420341" w:rsidRPr="2B6FC2AC">
              <w:rPr>
                <w:rFonts w:ascii="Corbel" w:hAnsi="Corbel"/>
                <w:sz w:val="24"/>
                <w:szCs w:val="24"/>
              </w:rPr>
              <w:t>p</w:t>
            </w:r>
            <w:r w:rsidRPr="2B6FC2AC">
              <w:rPr>
                <w:rFonts w:ascii="Corbel" w:hAnsi="Corbel"/>
                <w:sz w:val="24"/>
                <w:szCs w:val="24"/>
              </w:rPr>
              <w:t>ojęcie twórczości technicznej;</w:t>
            </w:r>
            <w:r w:rsidR="004A662B" w:rsidRPr="2B6FC2AC">
              <w:rPr>
                <w:rFonts w:ascii="Corbel" w:hAnsi="Corbel"/>
                <w:sz w:val="24"/>
                <w:szCs w:val="24"/>
              </w:rPr>
              <w:t xml:space="preserve"> </w:t>
            </w:r>
            <w:r w:rsidR="00420341" w:rsidRPr="2B6FC2AC">
              <w:rPr>
                <w:rFonts w:ascii="Corbel" w:hAnsi="Corbel"/>
                <w:sz w:val="24"/>
                <w:szCs w:val="24"/>
              </w:rPr>
              <w:t>struktura procesu twórczego;</w:t>
            </w:r>
            <w:r w:rsidR="004A662B" w:rsidRPr="2B6FC2AC">
              <w:rPr>
                <w:rFonts w:ascii="Corbel" w:hAnsi="Corbel"/>
                <w:sz w:val="24"/>
                <w:szCs w:val="24"/>
              </w:rPr>
              <w:t xml:space="preserve"> </w:t>
            </w:r>
            <w:r w:rsidR="00420341" w:rsidRPr="2B6FC2AC">
              <w:rPr>
                <w:rFonts w:ascii="Corbel" w:hAnsi="Corbel"/>
                <w:sz w:val="24"/>
                <w:szCs w:val="24"/>
              </w:rPr>
              <w:t>wyobraźnia w myśleniu technicznym;</w:t>
            </w:r>
            <w:r w:rsidR="004A662B" w:rsidRPr="2B6FC2AC">
              <w:rPr>
                <w:rFonts w:ascii="Corbel" w:hAnsi="Corbel"/>
                <w:sz w:val="24"/>
                <w:szCs w:val="24"/>
              </w:rPr>
              <w:t xml:space="preserve"> </w:t>
            </w:r>
            <w:r w:rsidR="00420341" w:rsidRPr="2B6FC2AC">
              <w:rPr>
                <w:rFonts w:ascii="Corbel" w:hAnsi="Corbel"/>
                <w:sz w:val="24"/>
                <w:szCs w:val="24"/>
              </w:rPr>
              <w:t>przykłady twórczych zadań technicznych.</w:t>
            </w:r>
            <w:r w:rsidR="004A662B" w:rsidRPr="2B6FC2AC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1FB0688C" w14:textId="77777777" w:rsidR="0085747A" w:rsidRPr="009C54AE" w:rsidRDefault="0085747A" w:rsidP="2B6FC2AC">
      <w:pPr>
        <w:spacing w:after="0" w:line="240" w:lineRule="auto"/>
        <w:rPr>
          <w:rFonts w:ascii="Corbel" w:hAnsi="Corbel"/>
          <w:sz w:val="24"/>
          <w:szCs w:val="24"/>
        </w:rPr>
      </w:pPr>
    </w:p>
    <w:p w14:paraId="4DA792CF" w14:textId="77777777" w:rsidR="0085747A" w:rsidRPr="009C54AE" w:rsidRDefault="0085747A" w:rsidP="2B6FC2A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2B6FC2AC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2B6FC2AC">
        <w:rPr>
          <w:rFonts w:ascii="Corbel" w:hAnsi="Corbel"/>
          <w:sz w:val="24"/>
          <w:szCs w:val="24"/>
        </w:rPr>
        <w:t xml:space="preserve">, </w:t>
      </w:r>
      <w:r w:rsidRPr="2B6FC2AC">
        <w:rPr>
          <w:rFonts w:ascii="Corbel" w:hAnsi="Corbel"/>
          <w:sz w:val="24"/>
          <w:szCs w:val="24"/>
        </w:rPr>
        <w:t xml:space="preserve">zajęć praktycznych </w:t>
      </w:r>
    </w:p>
    <w:p w14:paraId="30B7E1C5" w14:textId="77777777" w:rsidR="0085747A" w:rsidRPr="009C54AE" w:rsidRDefault="0085747A" w:rsidP="2B6FC2AC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50EC855" w14:textId="77777777" w:rsidTr="2B6FC2AC">
        <w:tc>
          <w:tcPr>
            <w:tcW w:w="9639" w:type="dxa"/>
          </w:tcPr>
          <w:p w14:paraId="195D22DA" w14:textId="77777777" w:rsidR="0085747A" w:rsidRPr="009C54AE" w:rsidRDefault="0085747A" w:rsidP="2B6FC2A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2B6FC2A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788AFB11" w14:textId="77777777" w:rsidTr="2B6FC2AC">
        <w:tc>
          <w:tcPr>
            <w:tcW w:w="9639" w:type="dxa"/>
          </w:tcPr>
          <w:p w14:paraId="43283521" w14:textId="7D4A8A7E" w:rsidR="0085747A" w:rsidRPr="00600232" w:rsidRDefault="00311157" w:rsidP="2B6FC2AC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left="351"/>
              <w:jc w:val="both"/>
              <w:rPr>
                <w:rFonts w:ascii="Corbel" w:hAnsi="Corbel"/>
                <w:sz w:val="24"/>
                <w:szCs w:val="24"/>
              </w:rPr>
            </w:pPr>
            <w:r w:rsidRPr="2B6FC2AC">
              <w:rPr>
                <w:rFonts w:ascii="Corbel" w:hAnsi="Corbel"/>
                <w:b/>
                <w:bCs/>
                <w:sz w:val="24"/>
                <w:szCs w:val="24"/>
              </w:rPr>
              <w:t>Wprowadzenie do tematyki zajęć</w:t>
            </w:r>
            <w:r w:rsidR="00F043E0" w:rsidRPr="2B6FC2AC">
              <w:rPr>
                <w:rFonts w:ascii="Corbel" w:hAnsi="Corbel"/>
                <w:sz w:val="24"/>
                <w:szCs w:val="24"/>
              </w:rPr>
              <w:t>:</w:t>
            </w:r>
            <w:r w:rsidRPr="2B6FC2AC">
              <w:rPr>
                <w:rFonts w:ascii="Corbel" w:hAnsi="Corbel"/>
                <w:sz w:val="24"/>
                <w:szCs w:val="24"/>
              </w:rPr>
              <w:t xml:space="preserve"> omówienie zasad przygotowania instrukcji i wykonania projektów metodycznych zadań technicznych realizowanych w przedszkolu i klasach I-III szkoły podstawowej. Analiza instrukcji metodycznych zadań technicznych i prac studenckich z poprzednich lat. </w:t>
            </w:r>
          </w:p>
        </w:tc>
      </w:tr>
      <w:tr w:rsidR="009F566C" w:rsidRPr="009C54AE" w14:paraId="58D7191B" w14:textId="77777777" w:rsidTr="2B6FC2AC">
        <w:tc>
          <w:tcPr>
            <w:tcW w:w="9639" w:type="dxa"/>
          </w:tcPr>
          <w:p w14:paraId="1F674BE3" w14:textId="0D23C1EF" w:rsidR="009F566C" w:rsidRPr="00A53015" w:rsidRDefault="009F566C" w:rsidP="2B6FC2AC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left="351"/>
              <w:jc w:val="both"/>
              <w:rPr>
                <w:rFonts w:ascii="Corbel" w:hAnsi="Corbel"/>
                <w:sz w:val="24"/>
                <w:szCs w:val="24"/>
              </w:rPr>
            </w:pPr>
            <w:r w:rsidRPr="2B6FC2AC">
              <w:rPr>
                <w:rFonts w:ascii="Corbel" w:hAnsi="Corbel"/>
                <w:b/>
                <w:bCs/>
                <w:sz w:val="24"/>
                <w:szCs w:val="24"/>
              </w:rPr>
              <w:lastRenderedPageBreak/>
              <w:t>Analiza podstawy programowej w przedszkolu i klasach I-III</w:t>
            </w:r>
            <w:r w:rsidRPr="2B6FC2AC">
              <w:rPr>
                <w:rFonts w:ascii="Corbel" w:hAnsi="Corbel"/>
                <w:sz w:val="24"/>
                <w:szCs w:val="24"/>
              </w:rPr>
              <w:t>. Ustalenie propozycji własnych tematów do realizacji na zajęciach 3-7.</w:t>
            </w:r>
          </w:p>
        </w:tc>
      </w:tr>
      <w:tr w:rsidR="0085747A" w:rsidRPr="009C54AE" w14:paraId="42761B51" w14:textId="77777777" w:rsidTr="2B6FC2AC">
        <w:tc>
          <w:tcPr>
            <w:tcW w:w="9639" w:type="dxa"/>
          </w:tcPr>
          <w:p w14:paraId="06CEB157" w14:textId="6E778388" w:rsidR="00600232" w:rsidRPr="00A53015" w:rsidRDefault="00600232" w:rsidP="2B6FC2AC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left="351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2B6FC2AC">
              <w:rPr>
                <w:rFonts w:ascii="Corbel" w:hAnsi="Corbel" w:cs="Arial"/>
                <w:sz w:val="24"/>
                <w:szCs w:val="24"/>
              </w:rPr>
              <w:t xml:space="preserve">Przygotowanie konspektów </w:t>
            </w:r>
            <w:r w:rsidR="00A53015" w:rsidRPr="2B6FC2AC">
              <w:rPr>
                <w:rFonts w:ascii="Corbel" w:hAnsi="Corbel" w:cs="Arial"/>
                <w:sz w:val="24"/>
                <w:szCs w:val="24"/>
              </w:rPr>
              <w:t xml:space="preserve">i realizacja </w:t>
            </w:r>
            <w:r w:rsidRPr="2B6FC2AC">
              <w:rPr>
                <w:rFonts w:ascii="Corbel" w:hAnsi="Corbel" w:cs="Arial"/>
                <w:sz w:val="24"/>
                <w:szCs w:val="24"/>
              </w:rPr>
              <w:t xml:space="preserve">zajęć (mikronauczanie) technicznych </w:t>
            </w:r>
            <w:r w:rsidR="008F536A" w:rsidRPr="2B6FC2AC">
              <w:rPr>
                <w:rFonts w:ascii="Corbel" w:hAnsi="Corbel" w:cs="Arial"/>
                <w:sz w:val="24"/>
                <w:szCs w:val="24"/>
              </w:rPr>
              <w:t xml:space="preserve">realizowanych w przedszkolu </w:t>
            </w:r>
            <w:r w:rsidR="008F536A" w:rsidRPr="2B6FC2AC">
              <w:rPr>
                <w:rFonts w:ascii="Corbel" w:hAnsi="Corbel"/>
                <w:sz w:val="24"/>
                <w:szCs w:val="24"/>
              </w:rPr>
              <w:t>w oparciu o model działalności technicznej.</w:t>
            </w:r>
          </w:p>
        </w:tc>
      </w:tr>
      <w:tr w:rsidR="0085747A" w:rsidRPr="009C54AE" w14:paraId="2BE21B37" w14:textId="77777777" w:rsidTr="2B6FC2AC">
        <w:tc>
          <w:tcPr>
            <w:tcW w:w="9639" w:type="dxa"/>
          </w:tcPr>
          <w:p w14:paraId="4802BB8E" w14:textId="21271B21" w:rsidR="0085747A" w:rsidRPr="00A53015" w:rsidRDefault="008F536A" w:rsidP="2B6FC2AC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left="351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2B6FC2AC">
              <w:rPr>
                <w:rFonts w:ascii="Corbel" w:hAnsi="Corbel" w:cs="Arial"/>
                <w:sz w:val="24"/>
                <w:szCs w:val="24"/>
              </w:rPr>
              <w:t xml:space="preserve">Przygotowanie konspektów </w:t>
            </w:r>
            <w:r w:rsidR="00A53015" w:rsidRPr="2B6FC2AC">
              <w:rPr>
                <w:rFonts w:ascii="Corbel" w:hAnsi="Corbel" w:cs="Arial"/>
                <w:sz w:val="24"/>
                <w:szCs w:val="24"/>
              </w:rPr>
              <w:t xml:space="preserve">i realizacja </w:t>
            </w:r>
            <w:r w:rsidRPr="2B6FC2AC">
              <w:rPr>
                <w:rFonts w:ascii="Corbel" w:hAnsi="Corbel" w:cs="Arial"/>
                <w:sz w:val="24"/>
                <w:szCs w:val="24"/>
              </w:rPr>
              <w:t>zajęć (mikronauczanie) edukacji technicznej realizowanych w </w:t>
            </w:r>
            <w:r w:rsidRPr="2B6FC2AC">
              <w:rPr>
                <w:rFonts w:ascii="Corbel" w:hAnsi="Corbel"/>
                <w:sz w:val="24"/>
                <w:szCs w:val="24"/>
              </w:rPr>
              <w:t>klasie I szkoły podstawowej w oparciu o model działalności technicznej.</w:t>
            </w:r>
          </w:p>
        </w:tc>
      </w:tr>
      <w:tr w:rsidR="00402AA2" w:rsidRPr="009C54AE" w14:paraId="161FCF85" w14:textId="77777777" w:rsidTr="2B6FC2AC">
        <w:tc>
          <w:tcPr>
            <w:tcW w:w="9639" w:type="dxa"/>
          </w:tcPr>
          <w:p w14:paraId="03DED1B5" w14:textId="74F8D341" w:rsidR="00402AA2" w:rsidRPr="00A53015" w:rsidRDefault="008F536A" w:rsidP="2B6FC2AC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left="351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2B6FC2AC">
              <w:rPr>
                <w:rFonts w:ascii="Corbel" w:hAnsi="Corbel" w:cs="Arial"/>
                <w:sz w:val="24"/>
                <w:szCs w:val="24"/>
              </w:rPr>
              <w:t xml:space="preserve">Przygotowanie konspektów </w:t>
            </w:r>
            <w:r w:rsidR="00A53015" w:rsidRPr="2B6FC2AC">
              <w:rPr>
                <w:rFonts w:ascii="Corbel" w:hAnsi="Corbel" w:cs="Arial"/>
                <w:sz w:val="24"/>
                <w:szCs w:val="24"/>
              </w:rPr>
              <w:t xml:space="preserve">i realizacja </w:t>
            </w:r>
            <w:r w:rsidRPr="2B6FC2AC">
              <w:rPr>
                <w:rFonts w:ascii="Corbel" w:hAnsi="Corbel" w:cs="Arial"/>
                <w:sz w:val="24"/>
                <w:szCs w:val="24"/>
              </w:rPr>
              <w:t>zajęć (mikronauczanie) edukacji technicznej realizowanych w </w:t>
            </w:r>
            <w:r w:rsidRPr="2B6FC2AC">
              <w:rPr>
                <w:rFonts w:ascii="Corbel" w:hAnsi="Corbel"/>
                <w:sz w:val="24"/>
                <w:szCs w:val="24"/>
              </w:rPr>
              <w:t>klasie II szkoły podstawowej w oparciu o model działalności technicznej.</w:t>
            </w:r>
          </w:p>
        </w:tc>
      </w:tr>
      <w:tr w:rsidR="00402AA2" w:rsidRPr="009C54AE" w14:paraId="686AFE1D" w14:textId="77777777" w:rsidTr="2B6FC2AC">
        <w:tc>
          <w:tcPr>
            <w:tcW w:w="9639" w:type="dxa"/>
          </w:tcPr>
          <w:p w14:paraId="18CF6BE5" w14:textId="0068781C" w:rsidR="00402AA2" w:rsidRPr="00A53015" w:rsidRDefault="008F536A" w:rsidP="2B6FC2AC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left="351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2B6FC2AC">
              <w:rPr>
                <w:rFonts w:ascii="Corbel" w:hAnsi="Corbel" w:cs="Arial"/>
                <w:sz w:val="24"/>
                <w:szCs w:val="24"/>
              </w:rPr>
              <w:t xml:space="preserve">Przygotowanie konspektów </w:t>
            </w:r>
            <w:r w:rsidR="00A53015" w:rsidRPr="2B6FC2AC">
              <w:rPr>
                <w:rFonts w:ascii="Corbel" w:hAnsi="Corbel" w:cs="Arial"/>
                <w:sz w:val="24"/>
                <w:szCs w:val="24"/>
              </w:rPr>
              <w:t xml:space="preserve">i realizacja </w:t>
            </w:r>
            <w:r w:rsidRPr="2B6FC2AC">
              <w:rPr>
                <w:rFonts w:ascii="Corbel" w:hAnsi="Corbel" w:cs="Arial"/>
                <w:sz w:val="24"/>
                <w:szCs w:val="24"/>
              </w:rPr>
              <w:t>zajęć (mikronauczanie) edukacji technicznej realizowanych w </w:t>
            </w:r>
            <w:r w:rsidRPr="2B6FC2AC">
              <w:rPr>
                <w:rFonts w:ascii="Corbel" w:hAnsi="Corbel"/>
                <w:sz w:val="24"/>
                <w:szCs w:val="24"/>
              </w:rPr>
              <w:t>klasie III szkoły podstawowej w oparciu o model działalności technicznej.</w:t>
            </w:r>
          </w:p>
        </w:tc>
      </w:tr>
      <w:tr w:rsidR="00E3237E" w:rsidRPr="009C54AE" w14:paraId="2845B150" w14:textId="77777777" w:rsidTr="2B6FC2AC">
        <w:tc>
          <w:tcPr>
            <w:tcW w:w="9639" w:type="dxa"/>
          </w:tcPr>
          <w:p w14:paraId="40CA3450" w14:textId="7DC072CC" w:rsidR="00E3237E" w:rsidRPr="00A53015" w:rsidRDefault="00311157" w:rsidP="2B6FC2AC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left="351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2B6FC2AC">
              <w:rPr>
                <w:rFonts w:ascii="Corbel" w:hAnsi="Corbel"/>
                <w:b/>
                <w:bCs/>
                <w:sz w:val="24"/>
                <w:szCs w:val="24"/>
              </w:rPr>
              <w:t>Przygotowani</w:t>
            </w:r>
            <w:r w:rsidR="00600232" w:rsidRPr="2B6FC2AC">
              <w:rPr>
                <w:rFonts w:ascii="Corbel" w:hAnsi="Corbel"/>
                <w:b/>
                <w:bCs/>
                <w:sz w:val="24"/>
                <w:szCs w:val="24"/>
              </w:rPr>
              <w:t>e</w:t>
            </w:r>
            <w:r w:rsidRPr="2B6FC2AC">
              <w:rPr>
                <w:rFonts w:ascii="Corbel" w:hAnsi="Corbel"/>
                <w:b/>
                <w:bCs/>
                <w:sz w:val="24"/>
                <w:szCs w:val="24"/>
              </w:rPr>
              <w:t xml:space="preserve"> instrukcji i wykonanie projektów metodycznych zadań technicznych rozwijających kreatywność i twórczość</w:t>
            </w:r>
            <w:r w:rsidRPr="2B6FC2AC">
              <w:rPr>
                <w:rFonts w:ascii="Corbel" w:hAnsi="Corbel"/>
                <w:sz w:val="24"/>
                <w:szCs w:val="24"/>
              </w:rPr>
              <w:t xml:space="preserve"> dzieci w przedszkolu i uczniów klas I-III.</w:t>
            </w:r>
          </w:p>
        </w:tc>
      </w:tr>
    </w:tbl>
    <w:p w14:paraId="1C3AE4A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6F58A6" w14:textId="77777777" w:rsidR="00EC4B66" w:rsidRDefault="009F4610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250D872" w14:textId="476511F9" w:rsidR="00153C41" w:rsidRPr="00EC4B66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EC4B66">
        <w:rPr>
          <w:rFonts w:ascii="Corbel" w:hAnsi="Corbel"/>
          <w:b w:val="0"/>
          <w:smallCaps w:val="0"/>
          <w:szCs w:val="24"/>
        </w:rPr>
        <w:t>W</w:t>
      </w:r>
      <w:r w:rsidR="0085747A" w:rsidRPr="00EC4B66">
        <w:rPr>
          <w:rFonts w:ascii="Corbel" w:hAnsi="Corbel"/>
          <w:b w:val="0"/>
          <w:smallCaps w:val="0"/>
          <w:szCs w:val="24"/>
        </w:rPr>
        <w:t>ykład</w:t>
      </w:r>
      <w:r w:rsidRPr="00EC4B66">
        <w:rPr>
          <w:rFonts w:ascii="Corbel" w:hAnsi="Corbel"/>
          <w:b w:val="0"/>
          <w:smallCaps w:val="0"/>
          <w:szCs w:val="24"/>
        </w:rPr>
        <w:t>: wykład</w:t>
      </w:r>
      <w:r w:rsidR="0085747A" w:rsidRPr="00EC4B66">
        <w:rPr>
          <w:rFonts w:ascii="Corbel" w:hAnsi="Corbel"/>
          <w:b w:val="0"/>
          <w:smallCaps w:val="0"/>
          <w:szCs w:val="24"/>
        </w:rPr>
        <w:t xml:space="preserve"> problemowy</w:t>
      </w:r>
      <w:r w:rsidR="00923D7D" w:rsidRPr="00EC4B66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EC4B66">
        <w:rPr>
          <w:rFonts w:ascii="Corbel" w:hAnsi="Corbel"/>
          <w:b w:val="0"/>
          <w:smallCaps w:val="0"/>
          <w:szCs w:val="24"/>
        </w:rPr>
        <w:t>wykład z prezentacją multimedialną</w:t>
      </w:r>
      <w:r w:rsidR="00923D7D" w:rsidRPr="00EC4B66">
        <w:rPr>
          <w:rFonts w:ascii="Corbel" w:hAnsi="Corbel"/>
          <w:b w:val="0"/>
          <w:smallCaps w:val="0"/>
          <w:szCs w:val="24"/>
        </w:rPr>
        <w:t>,</w:t>
      </w:r>
    </w:p>
    <w:p w14:paraId="428C4922" w14:textId="09DBDA2C" w:rsidR="00153C41" w:rsidRPr="00EC4B66" w:rsidRDefault="00A2136C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Konwersatoria</w:t>
      </w:r>
      <w:r w:rsidR="00153C41" w:rsidRPr="00EC4B66">
        <w:rPr>
          <w:rFonts w:ascii="Corbel" w:hAnsi="Corbel"/>
          <w:b w:val="0"/>
          <w:smallCaps w:val="0"/>
          <w:szCs w:val="24"/>
        </w:rPr>
        <w:t>:</w:t>
      </w:r>
      <w:r w:rsidR="0082648F" w:rsidRPr="00EC4B66">
        <w:rPr>
          <w:rFonts w:ascii="Corbel" w:hAnsi="Corbel"/>
          <w:b w:val="0"/>
          <w:smallCaps w:val="0"/>
          <w:szCs w:val="24"/>
        </w:rPr>
        <w:t xml:space="preserve"> </w:t>
      </w:r>
      <w:r w:rsidR="0082648F" w:rsidRPr="00E771DB">
        <w:rPr>
          <w:rFonts w:ascii="Corbel" w:hAnsi="Corbel"/>
          <w:b w:val="0"/>
          <w:smallCaps w:val="0"/>
          <w:szCs w:val="24"/>
        </w:rPr>
        <w:t>mikronauczanie</w:t>
      </w:r>
      <w:r w:rsidR="00153C41" w:rsidRPr="00E771DB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EC4B66">
        <w:rPr>
          <w:rFonts w:ascii="Corbel" w:hAnsi="Corbel"/>
          <w:b w:val="0"/>
          <w:smallCaps w:val="0"/>
          <w:szCs w:val="24"/>
        </w:rPr>
        <w:t>metoda projektów</w:t>
      </w:r>
      <w:r w:rsidR="00923D7D" w:rsidRPr="00EC4B66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EC4B66">
        <w:rPr>
          <w:rFonts w:ascii="Corbel" w:hAnsi="Corbel"/>
          <w:b w:val="0"/>
          <w:smallCaps w:val="0"/>
          <w:szCs w:val="24"/>
        </w:rPr>
        <w:t>(praktyczny</w:t>
      </w:r>
      <w:r w:rsidR="0071620A" w:rsidRPr="00EC4B66">
        <w:rPr>
          <w:rFonts w:ascii="Corbel" w:hAnsi="Corbel"/>
          <w:b w:val="0"/>
          <w:smallCaps w:val="0"/>
          <w:szCs w:val="24"/>
        </w:rPr>
        <w:t>),</w:t>
      </w:r>
      <w:r w:rsidR="001718A7" w:rsidRPr="00EC4B66">
        <w:rPr>
          <w:rFonts w:ascii="Corbel" w:hAnsi="Corbel"/>
          <w:b w:val="0"/>
          <w:smallCaps w:val="0"/>
          <w:szCs w:val="24"/>
        </w:rPr>
        <w:t xml:space="preserve"> praca w</w:t>
      </w:r>
      <w:r w:rsidR="00BB2357" w:rsidRPr="00EC4B66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EC4B66">
        <w:rPr>
          <w:rFonts w:ascii="Corbel" w:hAnsi="Corbel"/>
          <w:b w:val="0"/>
          <w:smallCaps w:val="0"/>
          <w:szCs w:val="24"/>
        </w:rPr>
        <w:t>grupach</w:t>
      </w:r>
      <w:r w:rsidR="0071620A" w:rsidRPr="00EC4B66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EC4B66">
        <w:rPr>
          <w:rFonts w:ascii="Corbel" w:hAnsi="Corbel"/>
          <w:b w:val="0"/>
          <w:smallCaps w:val="0"/>
          <w:szCs w:val="24"/>
        </w:rPr>
        <w:t>rozwiązywanie zadań</w:t>
      </w:r>
      <w:r w:rsidR="0071620A" w:rsidRPr="00EC4B66">
        <w:rPr>
          <w:rFonts w:ascii="Corbel" w:hAnsi="Corbel"/>
          <w:b w:val="0"/>
          <w:smallCaps w:val="0"/>
          <w:szCs w:val="24"/>
        </w:rPr>
        <w:t>,</w:t>
      </w:r>
      <w:r w:rsidR="0085747A" w:rsidRPr="00EC4B66">
        <w:rPr>
          <w:rFonts w:ascii="Corbel" w:hAnsi="Corbel"/>
          <w:b w:val="0"/>
          <w:smallCaps w:val="0"/>
          <w:szCs w:val="24"/>
        </w:rPr>
        <w:t xml:space="preserve"> dyskusja</w:t>
      </w:r>
      <w:r w:rsidR="00EF7B69">
        <w:rPr>
          <w:rFonts w:ascii="Corbel" w:hAnsi="Corbel"/>
          <w:b w:val="0"/>
          <w:smallCaps w:val="0"/>
          <w:szCs w:val="24"/>
        </w:rPr>
        <w:t>)</w:t>
      </w:r>
    </w:p>
    <w:p w14:paraId="699D2F80" w14:textId="77777777" w:rsidR="00E960BB" w:rsidRPr="00EC4B66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E3429A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22EB194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5F404D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532930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0"/>
        <w:gridCol w:w="5812"/>
        <w:gridCol w:w="1978"/>
      </w:tblGrid>
      <w:tr w:rsidR="0085747A" w:rsidRPr="009C54AE" w14:paraId="1BC5FC0A" w14:textId="77777777" w:rsidTr="2B6FC2AC">
        <w:tc>
          <w:tcPr>
            <w:tcW w:w="1730" w:type="dxa"/>
            <w:vAlign w:val="center"/>
          </w:tcPr>
          <w:p w14:paraId="203F5135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812" w:type="dxa"/>
            <w:vAlign w:val="center"/>
          </w:tcPr>
          <w:p w14:paraId="381B13AE" w14:textId="77777777" w:rsidR="0085747A" w:rsidRPr="00C42E8D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93F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01CEC13F" w14:textId="77777777" w:rsidR="0085747A" w:rsidRPr="00093F8C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3F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093F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1978" w:type="dxa"/>
            <w:vAlign w:val="center"/>
          </w:tcPr>
          <w:p w14:paraId="73D848DA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B6FD18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7808CF" w:rsidRPr="009C54AE" w14:paraId="4FFC276C" w14:textId="77777777" w:rsidTr="2B6FC2AC">
        <w:tc>
          <w:tcPr>
            <w:tcW w:w="1730" w:type="dxa"/>
          </w:tcPr>
          <w:p w14:paraId="1562D6DD" w14:textId="34B83875" w:rsidR="007808CF" w:rsidRPr="00F714DE" w:rsidRDefault="007808CF" w:rsidP="007808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Pr="00F714D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812" w:type="dxa"/>
          </w:tcPr>
          <w:p w14:paraId="0BD99DDA" w14:textId="73BF95AE" w:rsidR="007808CF" w:rsidRPr="00A53015" w:rsidRDefault="49462341" w:rsidP="2B6FC2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2B6FC2AC">
              <w:rPr>
                <w:rFonts w:ascii="Corbel" w:hAnsi="Corbel"/>
                <w:sz w:val="24"/>
                <w:szCs w:val="24"/>
              </w:rPr>
              <w:t xml:space="preserve">kwestionariusz ankiety </w:t>
            </w:r>
          </w:p>
        </w:tc>
        <w:tc>
          <w:tcPr>
            <w:tcW w:w="1978" w:type="dxa"/>
          </w:tcPr>
          <w:p w14:paraId="36896533" w14:textId="5A98A4DB" w:rsidR="007808CF" w:rsidRPr="001D3DE0" w:rsidRDefault="007808CF" w:rsidP="007808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="007808CF" w:rsidRPr="009C54AE" w14:paraId="106C9F54" w14:textId="77777777" w:rsidTr="2B6FC2AC">
        <w:tc>
          <w:tcPr>
            <w:tcW w:w="1730" w:type="dxa"/>
          </w:tcPr>
          <w:p w14:paraId="17814888" w14:textId="77777777" w:rsidR="007808CF" w:rsidRPr="00F714DE" w:rsidRDefault="007808CF" w:rsidP="007808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714D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812" w:type="dxa"/>
          </w:tcPr>
          <w:p w14:paraId="55C84B44" w14:textId="1B80D92C" w:rsidR="007808CF" w:rsidRPr="00A53015" w:rsidRDefault="49462341" w:rsidP="2B6FC2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2B6FC2AC">
              <w:rPr>
                <w:rFonts w:ascii="Corbel" w:hAnsi="Corbel"/>
                <w:sz w:val="24"/>
                <w:szCs w:val="24"/>
              </w:rPr>
              <w:t xml:space="preserve">kwestionariusz ankiety, projekt </w:t>
            </w:r>
            <w:r w:rsidR="258025E5" w:rsidRPr="2B6FC2AC">
              <w:rPr>
                <w:rFonts w:ascii="Corbel" w:hAnsi="Corbel"/>
                <w:sz w:val="24"/>
                <w:szCs w:val="24"/>
              </w:rPr>
              <w:t xml:space="preserve">metodyczny </w:t>
            </w:r>
            <w:r w:rsidRPr="2B6FC2AC">
              <w:rPr>
                <w:rFonts w:ascii="Corbel" w:hAnsi="Corbel"/>
                <w:sz w:val="24"/>
                <w:szCs w:val="24"/>
              </w:rPr>
              <w:t>zadania technicznego</w:t>
            </w:r>
          </w:p>
        </w:tc>
        <w:tc>
          <w:tcPr>
            <w:tcW w:w="1978" w:type="dxa"/>
          </w:tcPr>
          <w:p w14:paraId="7FFC62F0" w14:textId="712D1BC9" w:rsidR="007808CF" w:rsidRPr="001D3DE0" w:rsidRDefault="007808CF" w:rsidP="007808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="007808CF" w:rsidRPr="009C54AE" w14:paraId="4C1CACF9" w14:textId="77777777" w:rsidTr="2B6FC2AC">
        <w:tc>
          <w:tcPr>
            <w:tcW w:w="1730" w:type="dxa"/>
          </w:tcPr>
          <w:p w14:paraId="461DF6AC" w14:textId="1D11826A" w:rsidR="007808CF" w:rsidRPr="00F714DE" w:rsidRDefault="007808CF" w:rsidP="007808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714D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812" w:type="dxa"/>
          </w:tcPr>
          <w:p w14:paraId="068CF20A" w14:textId="131BE1EE" w:rsidR="007808CF" w:rsidRPr="00A53015" w:rsidRDefault="258025E5" w:rsidP="2B6FC2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2B6FC2AC">
              <w:rPr>
                <w:rFonts w:ascii="Corbel" w:hAnsi="Corbel"/>
                <w:sz w:val="24"/>
                <w:szCs w:val="24"/>
              </w:rPr>
              <w:t>projekt metodyczny zadania technicznego</w:t>
            </w:r>
            <w:r w:rsidR="0082648F" w:rsidRPr="2B6FC2AC">
              <w:rPr>
                <w:rFonts w:ascii="Corbel" w:hAnsi="Corbel"/>
                <w:sz w:val="24"/>
                <w:szCs w:val="24"/>
              </w:rPr>
              <w:t xml:space="preserve"> (mikronauczanie)</w:t>
            </w:r>
          </w:p>
        </w:tc>
        <w:tc>
          <w:tcPr>
            <w:tcW w:w="1978" w:type="dxa"/>
          </w:tcPr>
          <w:p w14:paraId="682E1D08" w14:textId="03AD483D" w:rsidR="007808CF" w:rsidRPr="001D3DE0" w:rsidRDefault="00A2136C" w:rsidP="007808C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</w:t>
            </w:r>
            <w:r w:rsidR="007808CF" w:rsidRPr="001D3DE0">
              <w:rPr>
                <w:rFonts w:ascii="Corbel" w:hAnsi="Corbel"/>
                <w:sz w:val="24"/>
                <w:szCs w:val="24"/>
              </w:rPr>
              <w:t>w</w:t>
            </w:r>
            <w:r w:rsidR="0090254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2136C" w:rsidRPr="009C54AE" w14:paraId="3A7DFB7C" w14:textId="77777777" w:rsidTr="2B6FC2AC">
        <w:tc>
          <w:tcPr>
            <w:tcW w:w="1730" w:type="dxa"/>
          </w:tcPr>
          <w:p w14:paraId="4A0F4C06" w14:textId="17A73434" w:rsidR="00A2136C" w:rsidRPr="00F714DE" w:rsidRDefault="00A2136C" w:rsidP="00A2136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714DE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812" w:type="dxa"/>
          </w:tcPr>
          <w:p w14:paraId="47E4581F" w14:textId="22992C6F" w:rsidR="00A2136C" w:rsidRPr="00A53015" w:rsidRDefault="00A2136C" w:rsidP="00A213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2B6FC2AC">
              <w:rPr>
                <w:rFonts w:ascii="Corbel" w:hAnsi="Corbel"/>
                <w:sz w:val="24"/>
                <w:szCs w:val="24"/>
              </w:rPr>
              <w:t>projekt metodyczny zadania technicznego (mikronauczanie)</w:t>
            </w:r>
          </w:p>
        </w:tc>
        <w:tc>
          <w:tcPr>
            <w:tcW w:w="1978" w:type="dxa"/>
          </w:tcPr>
          <w:p w14:paraId="1E158437" w14:textId="109E0094" w:rsidR="00A2136C" w:rsidRPr="001D3DE0" w:rsidRDefault="00A2136C" w:rsidP="00A2136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725F4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="00A2136C" w:rsidRPr="009C54AE" w14:paraId="2B93B266" w14:textId="77777777" w:rsidTr="2B6FC2AC">
        <w:tc>
          <w:tcPr>
            <w:tcW w:w="1730" w:type="dxa"/>
          </w:tcPr>
          <w:p w14:paraId="06460CB5" w14:textId="40DBC7CC" w:rsidR="00A2136C" w:rsidRPr="00F714DE" w:rsidRDefault="00A2136C" w:rsidP="00A2136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714DE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812" w:type="dxa"/>
          </w:tcPr>
          <w:p w14:paraId="486224D0" w14:textId="65A0BB14" w:rsidR="00A2136C" w:rsidRPr="00A53015" w:rsidRDefault="00A2136C" w:rsidP="00A213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2B6FC2AC">
              <w:rPr>
                <w:rFonts w:ascii="Corbel" w:hAnsi="Corbel"/>
                <w:sz w:val="24"/>
                <w:szCs w:val="24"/>
              </w:rPr>
              <w:t>projekt metodyczny zadania technicznego (mikronauczanie)</w:t>
            </w:r>
          </w:p>
        </w:tc>
        <w:tc>
          <w:tcPr>
            <w:tcW w:w="1978" w:type="dxa"/>
          </w:tcPr>
          <w:p w14:paraId="782B2E14" w14:textId="56893572" w:rsidR="00A2136C" w:rsidRPr="001D3DE0" w:rsidRDefault="00A2136C" w:rsidP="00A2136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725F4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="00A2136C" w:rsidRPr="009C54AE" w14:paraId="68EFE869" w14:textId="77777777" w:rsidTr="2B6FC2AC">
        <w:tc>
          <w:tcPr>
            <w:tcW w:w="1730" w:type="dxa"/>
          </w:tcPr>
          <w:p w14:paraId="071EA3DD" w14:textId="139B36B8" w:rsidR="00A2136C" w:rsidRPr="00F714DE" w:rsidRDefault="00A2136C" w:rsidP="00A213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14DE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812" w:type="dxa"/>
          </w:tcPr>
          <w:p w14:paraId="3D811AF8" w14:textId="482FF89B" w:rsidR="00A2136C" w:rsidRPr="00A53015" w:rsidRDefault="00A2136C" w:rsidP="00A213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2B6FC2AC">
              <w:rPr>
                <w:rFonts w:ascii="Corbel" w:hAnsi="Corbel"/>
                <w:sz w:val="24"/>
                <w:szCs w:val="24"/>
              </w:rPr>
              <w:t>projekt metodyczny zadania technicznego (mikronauczanie)</w:t>
            </w:r>
          </w:p>
        </w:tc>
        <w:tc>
          <w:tcPr>
            <w:tcW w:w="1978" w:type="dxa"/>
          </w:tcPr>
          <w:p w14:paraId="1CF47317" w14:textId="2E9127B1" w:rsidR="00A2136C" w:rsidRPr="001D3DE0" w:rsidRDefault="00A2136C" w:rsidP="00A2136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725F4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="0090254E" w:rsidRPr="009C54AE" w14:paraId="73744C44" w14:textId="77777777" w:rsidTr="2B6FC2AC">
        <w:tc>
          <w:tcPr>
            <w:tcW w:w="1730" w:type="dxa"/>
          </w:tcPr>
          <w:p w14:paraId="562250A1" w14:textId="07DB9E9C" w:rsidR="0090254E" w:rsidRPr="00F714DE" w:rsidRDefault="0090254E" w:rsidP="009025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14DE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812" w:type="dxa"/>
          </w:tcPr>
          <w:p w14:paraId="7D7C19D6" w14:textId="7040F27C" w:rsidR="0090254E" w:rsidRPr="00A53015" w:rsidRDefault="258025E5" w:rsidP="2B6FC2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2B6FC2AC">
              <w:rPr>
                <w:rFonts w:ascii="Corbel" w:hAnsi="Corbel"/>
                <w:sz w:val="24"/>
                <w:szCs w:val="24"/>
              </w:rPr>
              <w:t>kwestionariusz ankiety, projekt metodyczny zadania technicznego</w:t>
            </w:r>
            <w:r w:rsidR="0082648F" w:rsidRPr="2B6FC2AC">
              <w:rPr>
                <w:rFonts w:ascii="Corbel" w:hAnsi="Corbel"/>
                <w:sz w:val="24"/>
                <w:szCs w:val="24"/>
              </w:rPr>
              <w:t xml:space="preserve"> (mikronauczanie)</w:t>
            </w:r>
          </w:p>
        </w:tc>
        <w:tc>
          <w:tcPr>
            <w:tcW w:w="1978" w:type="dxa"/>
          </w:tcPr>
          <w:p w14:paraId="1CF80F6B" w14:textId="5397AF49" w:rsidR="0090254E" w:rsidRPr="001D3DE0" w:rsidRDefault="0090254E" w:rsidP="0090254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="0090254E" w:rsidRPr="009C54AE" w14:paraId="340D397E" w14:textId="77777777" w:rsidTr="2B6FC2AC">
        <w:tc>
          <w:tcPr>
            <w:tcW w:w="1730" w:type="dxa"/>
          </w:tcPr>
          <w:p w14:paraId="48374306" w14:textId="1388F16E" w:rsidR="0090254E" w:rsidRPr="00F714DE" w:rsidRDefault="0090254E" w:rsidP="009025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14DE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812" w:type="dxa"/>
          </w:tcPr>
          <w:p w14:paraId="0B132183" w14:textId="48139A7B" w:rsidR="0090254E" w:rsidRPr="00A53015" w:rsidRDefault="258025E5" w:rsidP="2B6FC2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2B6FC2AC">
              <w:rPr>
                <w:rFonts w:ascii="Corbel" w:hAnsi="Corbel"/>
                <w:sz w:val="24"/>
                <w:szCs w:val="24"/>
              </w:rPr>
              <w:t>kwestionariusz ankiety, projekt metodyczny zadania technicznego</w:t>
            </w:r>
            <w:r w:rsidR="0082648F" w:rsidRPr="2B6FC2AC">
              <w:rPr>
                <w:rFonts w:ascii="Corbel" w:hAnsi="Corbel"/>
                <w:sz w:val="24"/>
                <w:szCs w:val="24"/>
              </w:rPr>
              <w:t xml:space="preserve"> (mikronauczanie)</w:t>
            </w:r>
          </w:p>
        </w:tc>
        <w:tc>
          <w:tcPr>
            <w:tcW w:w="1978" w:type="dxa"/>
          </w:tcPr>
          <w:p w14:paraId="77F95A61" w14:textId="2A7F1EAA" w:rsidR="0090254E" w:rsidRPr="001D3DE0" w:rsidRDefault="0090254E" w:rsidP="0090254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D3DE0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="0090254E" w:rsidRPr="009C54AE" w14:paraId="38912136" w14:textId="77777777" w:rsidTr="2B6FC2AC">
        <w:tc>
          <w:tcPr>
            <w:tcW w:w="1730" w:type="dxa"/>
          </w:tcPr>
          <w:p w14:paraId="644E2873" w14:textId="1EFCCD04" w:rsidR="0090254E" w:rsidRPr="00F714DE" w:rsidRDefault="0090254E" w:rsidP="009025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14DE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812" w:type="dxa"/>
          </w:tcPr>
          <w:p w14:paraId="2572BC44" w14:textId="116C0B09" w:rsidR="0090254E" w:rsidRPr="00A53015" w:rsidRDefault="258025E5" w:rsidP="2B6FC2A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2B6FC2AC">
              <w:rPr>
                <w:rFonts w:ascii="Corbel" w:hAnsi="Corbel"/>
                <w:sz w:val="24"/>
                <w:szCs w:val="24"/>
              </w:rPr>
              <w:t>projekt metodyczny zadania technicznego</w:t>
            </w:r>
            <w:r w:rsidR="0082648F" w:rsidRPr="2B6FC2AC">
              <w:rPr>
                <w:rFonts w:ascii="Corbel" w:hAnsi="Corbel"/>
                <w:sz w:val="24"/>
                <w:szCs w:val="24"/>
              </w:rPr>
              <w:t xml:space="preserve"> (mikronauczanie)</w:t>
            </w:r>
          </w:p>
        </w:tc>
        <w:tc>
          <w:tcPr>
            <w:tcW w:w="1978" w:type="dxa"/>
          </w:tcPr>
          <w:p w14:paraId="3DAD332D" w14:textId="233797B1" w:rsidR="0090254E" w:rsidRPr="001D3DE0" w:rsidRDefault="00A2136C" w:rsidP="0090254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</w:t>
            </w:r>
            <w:r w:rsidRPr="001D3DE0">
              <w:rPr>
                <w:rFonts w:ascii="Corbel" w:hAnsi="Corbel"/>
                <w:sz w:val="24"/>
                <w:szCs w:val="24"/>
              </w:rPr>
              <w:t>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3229230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3157EC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306E22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17AAAA9" w14:textId="77777777" w:rsidTr="2B6FC2AC">
        <w:tc>
          <w:tcPr>
            <w:tcW w:w="9670" w:type="dxa"/>
          </w:tcPr>
          <w:p w14:paraId="617AC58E" w14:textId="14828C1F" w:rsidR="004958D7" w:rsidRPr="00BF7102" w:rsidRDefault="004958D7" w:rsidP="004958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F7102">
              <w:rPr>
                <w:rFonts w:ascii="Corbel" w:hAnsi="Corbel"/>
                <w:smallCaps w:val="0"/>
                <w:szCs w:val="24"/>
              </w:rPr>
              <w:t>Wykład:</w:t>
            </w:r>
            <w:r w:rsidRPr="00BF7102">
              <w:rPr>
                <w:rFonts w:ascii="Corbel" w:hAnsi="Corbel"/>
                <w:b w:val="0"/>
                <w:smallCaps w:val="0"/>
                <w:szCs w:val="24"/>
              </w:rPr>
              <w:t xml:space="preserve"> aktywne uczestnictwo w zajęciach oraz uzupełnienie kwestionariusza ankiety na temat znaczenia edukacji technicznej w przedszkolu i klasach I-III szkoły podstawowej przed pierwszym i po ostatnim wykładzie.</w:t>
            </w:r>
          </w:p>
          <w:p w14:paraId="5942C489" w14:textId="4D1746EE" w:rsidR="0085747A" w:rsidRPr="000B5E5F" w:rsidRDefault="00A2136C" w:rsidP="00BF7102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lastRenderedPageBreak/>
              <w:t>Konwersatorium</w:t>
            </w:r>
            <w:r w:rsidR="75EAF6C6" w:rsidRPr="2B6FC2AC">
              <w:rPr>
                <w:rFonts w:ascii="Corbel" w:hAnsi="Corbel"/>
                <w:b/>
                <w:bCs/>
                <w:sz w:val="24"/>
                <w:szCs w:val="24"/>
              </w:rPr>
              <w:t>:</w:t>
            </w:r>
            <w:r w:rsidR="75EAF6C6" w:rsidRPr="2B6FC2AC">
              <w:rPr>
                <w:rFonts w:ascii="Corbel" w:hAnsi="Corbel"/>
                <w:sz w:val="24"/>
                <w:szCs w:val="24"/>
              </w:rPr>
              <w:t xml:space="preserve"> opracowanie projektów metodycznych zadań technicznych do każdego tematu</w:t>
            </w:r>
            <w:r w:rsidR="4F0463AB" w:rsidRPr="2B6FC2AC">
              <w:rPr>
                <w:rFonts w:ascii="Corbel" w:hAnsi="Corbel"/>
                <w:sz w:val="24"/>
                <w:szCs w:val="24"/>
              </w:rPr>
              <w:t xml:space="preserve"> 3</w:t>
            </w:r>
            <w:r w:rsidR="75EAF6C6" w:rsidRPr="2B6FC2AC">
              <w:rPr>
                <w:rFonts w:ascii="Corbel" w:hAnsi="Corbel"/>
                <w:sz w:val="24"/>
                <w:szCs w:val="24"/>
              </w:rPr>
              <w:t>-7</w:t>
            </w:r>
            <w:r w:rsidR="0082648F" w:rsidRPr="2B6FC2AC">
              <w:rPr>
                <w:rFonts w:ascii="Corbel" w:hAnsi="Corbel"/>
                <w:sz w:val="24"/>
                <w:szCs w:val="24"/>
              </w:rPr>
              <w:t xml:space="preserve"> (mikronauczanie)</w:t>
            </w:r>
            <w:r w:rsidR="75EAF6C6" w:rsidRPr="2B6FC2A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09F20F0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366BB6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0CEF08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4"/>
        <w:gridCol w:w="3396"/>
      </w:tblGrid>
      <w:tr w:rsidR="0085747A" w:rsidRPr="009C54AE" w14:paraId="04CE2741" w14:textId="77777777" w:rsidTr="00600232">
        <w:tc>
          <w:tcPr>
            <w:tcW w:w="6124" w:type="dxa"/>
            <w:vAlign w:val="center"/>
          </w:tcPr>
          <w:p w14:paraId="6DED07A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3396" w:type="dxa"/>
            <w:vAlign w:val="center"/>
          </w:tcPr>
          <w:p w14:paraId="394AC75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5D5206F" w14:textId="77777777" w:rsidTr="00600232">
        <w:tc>
          <w:tcPr>
            <w:tcW w:w="6124" w:type="dxa"/>
          </w:tcPr>
          <w:p w14:paraId="73C4A980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3396" w:type="dxa"/>
          </w:tcPr>
          <w:p w14:paraId="5AA778E0" w14:textId="3BD2A255" w:rsidR="0085747A" w:rsidRPr="009C54AE" w:rsidRDefault="009F49B1" w:rsidP="000B5E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3AEF2982" w14:textId="77777777" w:rsidTr="00600232">
        <w:tc>
          <w:tcPr>
            <w:tcW w:w="6124" w:type="dxa"/>
          </w:tcPr>
          <w:p w14:paraId="3C4A343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5C1FF6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3396" w:type="dxa"/>
          </w:tcPr>
          <w:p w14:paraId="7E7072C0" w14:textId="0AD6E69D" w:rsidR="00C61DC5" w:rsidRPr="009C54AE" w:rsidRDefault="00B42141" w:rsidP="000B5E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1BA9975F" w14:textId="77777777" w:rsidTr="00600232">
        <w:tc>
          <w:tcPr>
            <w:tcW w:w="6124" w:type="dxa"/>
          </w:tcPr>
          <w:p w14:paraId="04184083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16FA4B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3396" w:type="dxa"/>
          </w:tcPr>
          <w:p w14:paraId="230F43D2" w14:textId="3720CC68" w:rsidR="00C61DC5" w:rsidRPr="009C54AE" w:rsidRDefault="009F49B1" w:rsidP="000B5E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9C54AE" w14:paraId="512C1130" w14:textId="77777777" w:rsidTr="00600232">
        <w:tc>
          <w:tcPr>
            <w:tcW w:w="6124" w:type="dxa"/>
          </w:tcPr>
          <w:p w14:paraId="5420E74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396" w:type="dxa"/>
          </w:tcPr>
          <w:p w14:paraId="0D56ACB3" w14:textId="7053E54D" w:rsidR="0085747A" w:rsidRPr="009C54AE" w:rsidRDefault="000B5E5F" w:rsidP="000B5E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70BE77DC" w14:textId="77777777" w:rsidTr="00600232">
        <w:tc>
          <w:tcPr>
            <w:tcW w:w="6124" w:type="dxa"/>
          </w:tcPr>
          <w:p w14:paraId="229C473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396" w:type="dxa"/>
          </w:tcPr>
          <w:p w14:paraId="6063D3BA" w14:textId="7812234F" w:rsidR="0085747A" w:rsidRPr="009C54AE" w:rsidRDefault="000B5E5F" w:rsidP="000B5E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6092556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7EA3C2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1314F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718FFC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7"/>
        <w:gridCol w:w="3969"/>
      </w:tblGrid>
      <w:tr w:rsidR="0085747A" w:rsidRPr="009C54AE" w14:paraId="6D5F2CDB" w14:textId="77777777" w:rsidTr="00600232">
        <w:trPr>
          <w:trHeight w:val="397"/>
        </w:trPr>
        <w:tc>
          <w:tcPr>
            <w:tcW w:w="3657" w:type="dxa"/>
          </w:tcPr>
          <w:p w14:paraId="451A702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24C8A3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23BC1992" w14:textId="77777777" w:rsidTr="00600232">
        <w:trPr>
          <w:trHeight w:val="397"/>
        </w:trPr>
        <w:tc>
          <w:tcPr>
            <w:tcW w:w="3657" w:type="dxa"/>
          </w:tcPr>
          <w:p w14:paraId="7748B55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B616DB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22DC01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2E37B3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81B9A9A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2F3F83" w:rsidRPr="009C54AE" w14:paraId="67DF81D3" w14:textId="77777777" w:rsidTr="2B6FC2AC">
        <w:trPr>
          <w:trHeight w:val="397"/>
        </w:trPr>
        <w:tc>
          <w:tcPr>
            <w:tcW w:w="9497" w:type="dxa"/>
          </w:tcPr>
          <w:p w14:paraId="2EC0463E" w14:textId="77777777" w:rsidR="002F3F83" w:rsidRPr="006C45EB" w:rsidRDefault="002F3F83" w:rsidP="002F3F8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C45EB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21539776" w14:textId="77777777" w:rsidR="002F3F83" w:rsidRPr="00E039CE" w:rsidRDefault="297872AD" w:rsidP="2B6FC2AC">
            <w:pPr>
              <w:pStyle w:val="Punktygwne"/>
              <w:spacing w:before="0" w:after="0"/>
              <w:ind w:left="174" w:hanging="174"/>
              <w:jc w:val="both"/>
              <w:rPr>
                <w:rFonts w:ascii="Corbel" w:hAnsi="Corbel"/>
                <w:b w:val="0"/>
                <w:smallCaps w:val="0"/>
              </w:rPr>
            </w:pPr>
            <w:r w:rsidRPr="2B6FC2AC">
              <w:rPr>
                <w:rFonts w:ascii="Corbel" w:hAnsi="Corbel"/>
                <w:b w:val="0"/>
                <w:smallCaps w:val="0"/>
              </w:rPr>
              <w:t xml:space="preserve">Lib W., Walat W., Warchoł T., </w:t>
            </w:r>
            <w:r w:rsidRPr="2B6FC2AC">
              <w:rPr>
                <w:rFonts w:ascii="Corbel" w:hAnsi="Corbel"/>
                <w:b w:val="0"/>
                <w:i/>
                <w:iCs/>
                <w:smallCaps w:val="0"/>
              </w:rPr>
              <w:t>Edukacja techniczna w przedszkolu i klasach I-III szkoły podstawowej. Część I podstawy techniki</w:t>
            </w:r>
            <w:r w:rsidRPr="2B6FC2AC">
              <w:rPr>
                <w:rFonts w:ascii="Corbel" w:hAnsi="Corbel"/>
                <w:b w:val="0"/>
                <w:smallCaps w:val="0"/>
              </w:rPr>
              <w:t xml:space="preserve">. </w:t>
            </w:r>
            <w:r w:rsidRPr="2B6FC2AC">
              <w:rPr>
                <w:rFonts w:ascii="Corbel" w:hAnsi="Corbel"/>
                <w:b w:val="0"/>
                <w:i/>
                <w:iCs/>
                <w:smallCaps w:val="0"/>
              </w:rPr>
              <w:t>Podręcznik dla studentów i nauczycieli</w:t>
            </w:r>
            <w:r w:rsidRPr="2B6FC2AC">
              <w:rPr>
                <w:rFonts w:ascii="Corbel" w:hAnsi="Corbel"/>
                <w:b w:val="0"/>
                <w:smallCaps w:val="0"/>
              </w:rPr>
              <w:t>. Wyd. UR 2025.</w:t>
            </w:r>
          </w:p>
          <w:p w14:paraId="1EE642AA" w14:textId="77777777" w:rsidR="002F3F83" w:rsidRPr="00E039CE" w:rsidRDefault="297872AD" w:rsidP="2B6FC2AC">
            <w:pPr>
              <w:pStyle w:val="Punktygwne"/>
              <w:spacing w:before="0" w:after="0"/>
              <w:ind w:left="174" w:hanging="174"/>
              <w:jc w:val="both"/>
              <w:rPr>
                <w:rFonts w:ascii="Corbel" w:hAnsi="Corbel"/>
                <w:b w:val="0"/>
                <w:smallCaps w:val="0"/>
              </w:rPr>
            </w:pPr>
            <w:r w:rsidRPr="2B6FC2AC">
              <w:rPr>
                <w:rFonts w:ascii="Corbel" w:hAnsi="Corbel"/>
                <w:b w:val="0"/>
                <w:smallCaps w:val="0"/>
              </w:rPr>
              <w:t xml:space="preserve">Lib W., Walat W., Warchoł T., </w:t>
            </w:r>
            <w:r w:rsidRPr="2B6FC2AC">
              <w:rPr>
                <w:rFonts w:ascii="Corbel" w:hAnsi="Corbel"/>
                <w:b w:val="0"/>
                <w:i/>
                <w:iCs/>
                <w:smallCaps w:val="0"/>
              </w:rPr>
              <w:t>Edukacja techniczna w przedszkolu i klasach I-III szkoły podstawowej. Część II metodyka edukacji technicznej</w:t>
            </w:r>
            <w:r w:rsidRPr="2B6FC2AC">
              <w:rPr>
                <w:rFonts w:ascii="Corbel" w:hAnsi="Corbel"/>
                <w:b w:val="0"/>
                <w:smallCaps w:val="0"/>
              </w:rPr>
              <w:t xml:space="preserve">. </w:t>
            </w:r>
            <w:r w:rsidRPr="2B6FC2AC">
              <w:rPr>
                <w:rFonts w:ascii="Corbel" w:hAnsi="Corbel"/>
                <w:b w:val="0"/>
                <w:i/>
                <w:iCs/>
                <w:smallCaps w:val="0"/>
              </w:rPr>
              <w:t>Podręcznik dla studentów i nauczycieli</w:t>
            </w:r>
            <w:r w:rsidRPr="2B6FC2AC">
              <w:rPr>
                <w:rFonts w:ascii="Corbel" w:hAnsi="Corbel"/>
                <w:b w:val="0"/>
                <w:smallCaps w:val="0"/>
              </w:rPr>
              <w:t>. Wyd. UR 2025.</w:t>
            </w:r>
          </w:p>
          <w:p w14:paraId="2F2E6621" w14:textId="77777777" w:rsidR="002F3F83" w:rsidRDefault="002F3F83" w:rsidP="00DA7299">
            <w:pPr>
              <w:pStyle w:val="Punktygwne"/>
              <w:spacing w:before="0" w:after="0"/>
              <w:ind w:left="209" w:hanging="209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Lib W., Walat W., </w:t>
            </w:r>
            <w:r w:rsidRPr="006C45E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Metoda projektów - na przykładzie zajęć mechaniczno-motoryzacyjnych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W: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CA462E">
              <w:rPr>
                <w:rFonts w:ascii="Corbel" w:hAnsi="Corbel"/>
                <w:b w:val="0"/>
                <w:smallCaps w:val="0"/>
                <w:szCs w:val="24"/>
              </w:rPr>
              <w:t xml:space="preserve">Książka nauczyciela z płytą DVD : </w:t>
            </w:r>
            <w:r w:rsidRPr="006C45EB">
              <w:rPr>
                <w:rFonts w:ascii="Corbel" w:hAnsi="Corbel"/>
                <w:b w:val="0"/>
                <w:i/>
                <w:smallCaps w:val="0"/>
                <w:szCs w:val="24"/>
              </w:rPr>
              <w:t>Materiały metodyczne do wykorzystania na zajęciach technicznych w klasach I-III gimnazjum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Nowa Era, Warszawa 2009.</w:t>
            </w:r>
          </w:p>
          <w:p w14:paraId="56070F37" w14:textId="4ACBD302" w:rsidR="002F3F83" w:rsidRPr="00112129" w:rsidRDefault="002F3F83" w:rsidP="00DA7299">
            <w:pPr>
              <w:numPr>
                <w:ilvl w:val="0"/>
                <w:numId w:val="21"/>
              </w:numPr>
              <w:spacing w:after="0" w:line="240" w:lineRule="auto"/>
              <w:ind w:left="403" w:hanging="336"/>
              <w:jc w:val="both"/>
              <w:rPr>
                <w:rFonts w:ascii="Corbel" w:hAnsi="Corbel" w:cs="Calibri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Cs w:val="24"/>
              </w:rPr>
              <w:t xml:space="preserve">Walat W., </w:t>
            </w:r>
            <w:r w:rsidRPr="006C45EB">
              <w:rPr>
                <w:rFonts w:ascii="Corbel" w:hAnsi="Corbel"/>
                <w:i/>
                <w:color w:val="000000"/>
                <w:szCs w:val="24"/>
              </w:rPr>
              <w:t>Sytuacje edukacyjne z podręcznikiem w tle</w:t>
            </w:r>
            <w:r>
              <w:rPr>
                <w:rFonts w:ascii="Corbel" w:hAnsi="Corbel"/>
                <w:color w:val="000000"/>
                <w:szCs w:val="24"/>
              </w:rPr>
              <w:t>. Wyd. UR, Rzeszów 2022.</w:t>
            </w:r>
          </w:p>
        </w:tc>
      </w:tr>
      <w:tr w:rsidR="002F3F83" w:rsidRPr="00EB07E1" w14:paraId="6981F2E0" w14:textId="77777777" w:rsidTr="2B6FC2AC">
        <w:trPr>
          <w:trHeight w:val="397"/>
        </w:trPr>
        <w:tc>
          <w:tcPr>
            <w:tcW w:w="9497" w:type="dxa"/>
          </w:tcPr>
          <w:p w14:paraId="5544E7A0" w14:textId="77777777" w:rsidR="002F3F83" w:rsidRPr="006C45EB" w:rsidRDefault="002F3F83" w:rsidP="002F3F8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C45EB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4F76CB1A" w14:textId="77777777" w:rsidR="002F3F83" w:rsidRDefault="002F3F83" w:rsidP="002F3F83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Lib W., Walat W, </w:t>
            </w:r>
            <w:r w:rsidRPr="006C45E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Scenariusze zajęć technicznych: Nowe Raz dwa trzy teraz my!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: klasa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: edukacja wczesnoszkolna : książka nauczyciela.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Nowa Era, Warszawa 2011.</w:t>
            </w:r>
          </w:p>
          <w:p w14:paraId="1B5A8674" w14:textId="77777777" w:rsidR="002F3F83" w:rsidRDefault="002F3F83" w:rsidP="002F3F83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Lib W., Walat W, </w:t>
            </w:r>
            <w:r w:rsidRPr="006C45E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Scenariusze zajęć technicznych: Nowe Raz dwa trzy teraz my!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: klasa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: edukacja wczesnoszkolna : książka nauczyciela.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Nowa Era, Warszawa 2013.</w:t>
            </w:r>
          </w:p>
          <w:p w14:paraId="7AE4DA17" w14:textId="77777777" w:rsidR="002F3F83" w:rsidRDefault="002F3F83" w:rsidP="002F3F83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Lib W., Walat W, </w:t>
            </w:r>
            <w:r w:rsidRPr="006C45E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Scenariusze zajęć technicznych: Nowe Raz dwa trzy teraz my!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: klasa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: edukacja wczesnoszkolna : książka nauczyciela.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Nowa Era, Warszawa 2014.</w:t>
            </w:r>
          </w:p>
          <w:p w14:paraId="04847B7C" w14:textId="44A52DC4" w:rsidR="002F3F83" w:rsidRPr="00E039CE" w:rsidRDefault="002F3F83" w:rsidP="00E039CE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Walat W., </w:t>
            </w:r>
            <w:r w:rsidRPr="0058201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Modelowanie podręczników techniki-informatyki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Wyd. UR, Rzeszów 2006.</w:t>
            </w:r>
          </w:p>
        </w:tc>
      </w:tr>
    </w:tbl>
    <w:p w14:paraId="394F695F" w14:textId="77777777" w:rsidR="0085747A" w:rsidRPr="00EB07E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8A2DD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0E54A5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20EB4" w14:textId="77777777" w:rsidR="00117907" w:rsidRDefault="00117907" w:rsidP="00C16ABF">
      <w:pPr>
        <w:spacing w:after="0" w:line="240" w:lineRule="auto"/>
      </w:pPr>
      <w:r>
        <w:separator/>
      </w:r>
    </w:p>
  </w:endnote>
  <w:endnote w:type="continuationSeparator" w:id="0">
    <w:p w14:paraId="5DE041A2" w14:textId="77777777" w:rsidR="00117907" w:rsidRDefault="0011790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828B2" w14:textId="77777777" w:rsidR="00117907" w:rsidRDefault="00117907" w:rsidP="00C16ABF">
      <w:pPr>
        <w:spacing w:after="0" w:line="240" w:lineRule="auto"/>
      </w:pPr>
      <w:r>
        <w:separator/>
      </w:r>
    </w:p>
  </w:footnote>
  <w:footnote w:type="continuationSeparator" w:id="0">
    <w:p w14:paraId="76DE121D" w14:textId="77777777" w:rsidR="00117907" w:rsidRDefault="00117907" w:rsidP="00C16ABF">
      <w:pPr>
        <w:spacing w:after="0" w:line="240" w:lineRule="auto"/>
      </w:pPr>
      <w:r>
        <w:continuationSeparator/>
      </w:r>
    </w:p>
  </w:footnote>
  <w:footnote w:id="1">
    <w:p w14:paraId="6D4E2E0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16E77B5"/>
    <w:multiLevelType w:val="hybridMultilevel"/>
    <w:tmpl w:val="5706ED6C"/>
    <w:lvl w:ilvl="0" w:tplc="8F46EB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47466"/>
    <w:multiLevelType w:val="hybridMultilevel"/>
    <w:tmpl w:val="E152B792"/>
    <w:lvl w:ilvl="0" w:tplc="489E3F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42583"/>
    <w:multiLevelType w:val="hybridMultilevel"/>
    <w:tmpl w:val="7DFA65B8"/>
    <w:lvl w:ilvl="0" w:tplc="8F46EB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1780D"/>
    <w:multiLevelType w:val="hybridMultilevel"/>
    <w:tmpl w:val="DC3C62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6441F2"/>
    <w:multiLevelType w:val="hybridMultilevel"/>
    <w:tmpl w:val="44B2EA80"/>
    <w:lvl w:ilvl="0" w:tplc="489E3F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537A1A"/>
    <w:multiLevelType w:val="hybridMultilevel"/>
    <w:tmpl w:val="B4DA7F74"/>
    <w:lvl w:ilvl="0" w:tplc="489E3F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334059"/>
    <w:multiLevelType w:val="hybridMultilevel"/>
    <w:tmpl w:val="7C184A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15AFA"/>
    <w:multiLevelType w:val="hybridMultilevel"/>
    <w:tmpl w:val="97E013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E215E"/>
    <w:multiLevelType w:val="hybridMultilevel"/>
    <w:tmpl w:val="9EB87D0C"/>
    <w:lvl w:ilvl="0" w:tplc="6796523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F6F26F1"/>
    <w:multiLevelType w:val="hybridMultilevel"/>
    <w:tmpl w:val="624C692A"/>
    <w:lvl w:ilvl="0" w:tplc="67965236">
      <w:start w:val="1"/>
      <w:numFmt w:val="bullet"/>
      <w:lvlText w:val=""/>
      <w:lvlJc w:val="left"/>
      <w:pPr>
        <w:ind w:left="10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1" w:hanging="360"/>
      </w:pPr>
      <w:rPr>
        <w:rFonts w:ascii="Wingdings" w:hAnsi="Wingdings" w:hint="default"/>
      </w:rPr>
    </w:lvl>
  </w:abstractNum>
  <w:abstractNum w:abstractNumId="12" w15:restartNumberingAfterBreak="0">
    <w:nsid w:val="21AA1E90"/>
    <w:multiLevelType w:val="hybridMultilevel"/>
    <w:tmpl w:val="449A4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6B40EF6"/>
    <w:multiLevelType w:val="hybridMultilevel"/>
    <w:tmpl w:val="089C89CA"/>
    <w:lvl w:ilvl="0" w:tplc="489E3FDC">
      <w:start w:val="1"/>
      <w:numFmt w:val="bullet"/>
      <w:lvlText w:val=""/>
      <w:lvlJc w:val="left"/>
      <w:pPr>
        <w:ind w:left="10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14" w15:restartNumberingAfterBreak="0">
    <w:nsid w:val="27871097"/>
    <w:multiLevelType w:val="hybridMultilevel"/>
    <w:tmpl w:val="5BE6F108"/>
    <w:lvl w:ilvl="0" w:tplc="489E3F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A4C6A18"/>
    <w:multiLevelType w:val="hybridMultilevel"/>
    <w:tmpl w:val="223229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664C6D"/>
    <w:multiLevelType w:val="hybridMultilevel"/>
    <w:tmpl w:val="4BDCB9DE"/>
    <w:lvl w:ilvl="0" w:tplc="679652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3435DD"/>
    <w:multiLevelType w:val="hybridMultilevel"/>
    <w:tmpl w:val="6D54A670"/>
    <w:lvl w:ilvl="0" w:tplc="6796523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765255F"/>
    <w:multiLevelType w:val="hybridMultilevel"/>
    <w:tmpl w:val="F8AEC2D8"/>
    <w:lvl w:ilvl="0" w:tplc="489E3FDC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 w15:restartNumberingAfterBreak="0">
    <w:nsid w:val="524C6823"/>
    <w:multiLevelType w:val="hybridMultilevel"/>
    <w:tmpl w:val="B8D0B890"/>
    <w:lvl w:ilvl="0" w:tplc="8F46EB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780729"/>
    <w:multiLevelType w:val="hybridMultilevel"/>
    <w:tmpl w:val="E29872AE"/>
    <w:lvl w:ilvl="0" w:tplc="679652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9966B6"/>
    <w:multiLevelType w:val="hybridMultilevel"/>
    <w:tmpl w:val="3CC01D6C"/>
    <w:lvl w:ilvl="0" w:tplc="9E4C5F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6C4F4E"/>
    <w:multiLevelType w:val="hybridMultilevel"/>
    <w:tmpl w:val="2CF28AD8"/>
    <w:lvl w:ilvl="0" w:tplc="8F46EB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5853A2"/>
    <w:multiLevelType w:val="hybridMultilevel"/>
    <w:tmpl w:val="2BACC5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C804D8"/>
    <w:multiLevelType w:val="hybridMultilevel"/>
    <w:tmpl w:val="F48437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6076CA"/>
    <w:multiLevelType w:val="hybridMultilevel"/>
    <w:tmpl w:val="DED87F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625F97"/>
    <w:multiLevelType w:val="hybridMultilevel"/>
    <w:tmpl w:val="E65CE0CE"/>
    <w:lvl w:ilvl="0" w:tplc="679652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2F24BE"/>
    <w:multiLevelType w:val="hybridMultilevel"/>
    <w:tmpl w:val="6E7AD134"/>
    <w:lvl w:ilvl="0" w:tplc="6796523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AB6683E"/>
    <w:multiLevelType w:val="hybridMultilevel"/>
    <w:tmpl w:val="A12ED642"/>
    <w:lvl w:ilvl="0" w:tplc="6796523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FC57270"/>
    <w:multiLevelType w:val="hybridMultilevel"/>
    <w:tmpl w:val="045EE496"/>
    <w:lvl w:ilvl="0" w:tplc="8F46EB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285306">
    <w:abstractNumId w:val="10"/>
  </w:num>
  <w:num w:numId="2" w16cid:durableId="1596090288">
    <w:abstractNumId w:val="7"/>
  </w:num>
  <w:num w:numId="3" w16cid:durableId="1951890941">
    <w:abstractNumId w:val="13"/>
  </w:num>
  <w:num w:numId="4" w16cid:durableId="231280779">
    <w:abstractNumId w:val="25"/>
  </w:num>
  <w:num w:numId="5" w16cid:durableId="117454389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 w16cid:durableId="697975901">
    <w:abstractNumId w:val="22"/>
  </w:num>
  <w:num w:numId="7" w16cid:durableId="196630105">
    <w:abstractNumId w:val="29"/>
  </w:num>
  <w:num w:numId="8" w16cid:durableId="859783202">
    <w:abstractNumId w:val="19"/>
  </w:num>
  <w:num w:numId="9" w16cid:durableId="616452388">
    <w:abstractNumId w:val="21"/>
  </w:num>
  <w:num w:numId="10" w16cid:durableId="1319530484">
    <w:abstractNumId w:val="2"/>
  </w:num>
  <w:num w:numId="11" w16cid:durableId="1263731663">
    <w:abstractNumId w:val="18"/>
  </w:num>
  <w:num w:numId="12" w16cid:durableId="2125073578">
    <w:abstractNumId w:val="5"/>
  </w:num>
  <w:num w:numId="13" w16cid:durableId="1748310225">
    <w:abstractNumId w:val="14"/>
  </w:num>
  <w:num w:numId="14" w16cid:durableId="1553268748">
    <w:abstractNumId w:val="6"/>
  </w:num>
  <w:num w:numId="15" w16cid:durableId="920874008">
    <w:abstractNumId w:val="1"/>
  </w:num>
  <w:num w:numId="16" w16cid:durableId="916674244">
    <w:abstractNumId w:val="4"/>
  </w:num>
  <w:num w:numId="17" w16cid:durableId="1769306532">
    <w:abstractNumId w:val="23"/>
  </w:num>
  <w:num w:numId="18" w16cid:durableId="683626677">
    <w:abstractNumId w:val="3"/>
  </w:num>
  <w:num w:numId="19" w16cid:durableId="1146361525">
    <w:abstractNumId w:val="16"/>
  </w:num>
  <w:num w:numId="20" w16cid:durableId="1646006363">
    <w:abstractNumId w:val="11"/>
  </w:num>
  <w:num w:numId="21" w16cid:durableId="1495492282">
    <w:abstractNumId w:val="8"/>
  </w:num>
  <w:num w:numId="22" w16cid:durableId="21713384">
    <w:abstractNumId w:val="12"/>
  </w:num>
  <w:num w:numId="23" w16cid:durableId="1595476767">
    <w:abstractNumId w:val="17"/>
  </w:num>
  <w:num w:numId="24" w16cid:durableId="5637991">
    <w:abstractNumId w:val="15"/>
  </w:num>
  <w:num w:numId="25" w16cid:durableId="2101943487">
    <w:abstractNumId w:val="26"/>
  </w:num>
  <w:num w:numId="26" w16cid:durableId="1300694622">
    <w:abstractNumId w:val="28"/>
  </w:num>
  <w:num w:numId="27" w16cid:durableId="1246108121">
    <w:abstractNumId w:val="20"/>
  </w:num>
  <w:num w:numId="28" w16cid:durableId="1827357672">
    <w:abstractNumId w:val="27"/>
  </w:num>
  <w:num w:numId="29" w16cid:durableId="1236041176">
    <w:abstractNumId w:val="9"/>
  </w:num>
  <w:num w:numId="30" w16cid:durableId="1843399441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28AD"/>
    <w:rsid w:val="00015B8F"/>
    <w:rsid w:val="0002041A"/>
    <w:rsid w:val="00022ECE"/>
    <w:rsid w:val="00042A51"/>
    <w:rsid w:val="00042D2E"/>
    <w:rsid w:val="00044C82"/>
    <w:rsid w:val="00047667"/>
    <w:rsid w:val="00070ED6"/>
    <w:rsid w:val="000742DC"/>
    <w:rsid w:val="00084C12"/>
    <w:rsid w:val="00093F8C"/>
    <w:rsid w:val="0009462C"/>
    <w:rsid w:val="00094B12"/>
    <w:rsid w:val="00096C46"/>
    <w:rsid w:val="000A296F"/>
    <w:rsid w:val="000A2A28"/>
    <w:rsid w:val="000B192D"/>
    <w:rsid w:val="000B28EE"/>
    <w:rsid w:val="000B3E37"/>
    <w:rsid w:val="000B5E5F"/>
    <w:rsid w:val="000D04B0"/>
    <w:rsid w:val="000F1C57"/>
    <w:rsid w:val="000F5615"/>
    <w:rsid w:val="00112129"/>
    <w:rsid w:val="00117907"/>
    <w:rsid w:val="00117C42"/>
    <w:rsid w:val="001205A6"/>
    <w:rsid w:val="00122A3E"/>
    <w:rsid w:val="00124BFF"/>
    <w:rsid w:val="0012560E"/>
    <w:rsid w:val="00127108"/>
    <w:rsid w:val="0013450F"/>
    <w:rsid w:val="00134B13"/>
    <w:rsid w:val="00137932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39A6"/>
    <w:rsid w:val="00192F37"/>
    <w:rsid w:val="001A5CAB"/>
    <w:rsid w:val="001A70D2"/>
    <w:rsid w:val="001D2D6A"/>
    <w:rsid w:val="001D3DE0"/>
    <w:rsid w:val="001D657B"/>
    <w:rsid w:val="001D7B54"/>
    <w:rsid w:val="001E0209"/>
    <w:rsid w:val="001F2CA2"/>
    <w:rsid w:val="001F49DD"/>
    <w:rsid w:val="001F6238"/>
    <w:rsid w:val="002144C0"/>
    <w:rsid w:val="00220914"/>
    <w:rsid w:val="0022477D"/>
    <w:rsid w:val="002258E2"/>
    <w:rsid w:val="002278A9"/>
    <w:rsid w:val="002336F9"/>
    <w:rsid w:val="0024028F"/>
    <w:rsid w:val="00240F6B"/>
    <w:rsid w:val="00244ABC"/>
    <w:rsid w:val="00261E6D"/>
    <w:rsid w:val="002751F8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68A3"/>
    <w:rsid w:val="002C0436"/>
    <w:rsid w:val="002C1F06"/>
    <w:rsid w:val="002D3375"/>
    <w:rsid w:val="002D5395"/>
    <w:rsid w:val="002D6BD9"/>
    <w:rsid w:val="002D73D4"/>
    <w:rsid w:val="002E139C"/>
    <w:rsid w:val="002E5C56"/>
    <w:rsid w:val="002F02A3"/>
    <w:rsid w:val="002F3F83"/>
    <w:rsid w:val="002F4ABE"/>
    <w:rsid w:val="002F6CC3"/>
    <w:rsid w:val="003018BA"/>
    <w:rsid w:val="0030395F"/>
    <w:rsid w:val="00305C92"/>
    <w:rsid w:val="00311157"/>
    <w:rsid w:val="003151C5"/>
    <w:rsid w:val="00321A24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3704"/>
    <w:rsid w:val="003D18A9"/>
    <w:rsid w:val="003D6CE2"/>
    <w:rsid w:val="003E1941"/>
    <w:rsid w:val="003E2FE6"/>
    <w:rsid w:val="003E49D5"/>
    <w:rsid w:val="003F38C0"/>
    <w:rsid w:val="00402AA2"/>
    <w:rsid w:val="004142B9"/>
    <w:rsid w:val="00414E3C"/>
    <w:rsid w:val="00420341"/>
    <w:rsid w:val="00420500"/>
    <w:rsid w:val="0042244A"/>
    <w:rsid w:val="0042745A"/>
    <w:rsid w:val="00431D5C"/>
    <w:rsid w:val="00433E06"/>
    <w:rsid w:val="004362C6"/>
    <w:rsid w:val="00436E58"/>
    <w:rsid w:val="00437FA2"/>
    <w:rsid w:val="00445970"/>
    <w:rsid w:val="004479CE"/>
    <w:rsid w:val="00452F91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58D7"/>
    <w:rsid w:val="004968E2"/>
    <w:rsid w:val="004A3EEA"/>
    <w:rsid w:val="004A4D1F"/>
    <w:rsid w:val="004A662B"/>
    <w:rsid w:val="004D5282"/>
    <w:rsid w:val="004F1551"/>
    <w:rsid w:val="004F182F"/>
    <w:rsid w:val="004F3FA8"/>
    <w:rsid w:val="004F55A3"/>
    <w:rsid w:val="0050496F"/>
    <w:rsid w:val="00513B6F"/>
    <w:rsid w:val="00517C63"/>
    <w:rsid w:val="00526C94"/>
    <w:rsid w:val="005363C4"/>
    <w:rsid w:val="00536BDE"/>
    <w:rsid w:val="00543ACC"/>
    <w:rsid w:val="00543D04"/>
    <w:rsid w:val="0056696D"/>
    <w:rsid w:val="0057114C"/>
    <w:rsid w:val="00573EF9"/>
    <w:rsid w:val="00584E6A"/>
    <w:rsid w:val="0059484D"/>
    <w:rsid w:val="005A0855"/>
    <w:rsid w:val="005A3196"/>
    <w:rsid w:val="005C080F"/>
    <w:rsid w:val="005C55E5"/>
    <w:rsid w:val="005C696A"/>
    <w:rsid w:val="005D3EF9"/>
    <w:rsid w:val="005E6E85"/>
    <w:rsid w:val="005F11A8"/>
    <w:rsid w:val="005F31D2"/>
    <w:rsid w:val="00600232"/>
    <w:rsid w:val="0060253E"/>
    <w:rsid w:val="0061029B"/>
    <w:rsid w:val="00613C8D"/>
    <w:rsid w:val="00617230"/>
    <w:rsid w:val="00621CE1"/>
    <w:rsid w:val="0062662A"/>
    <w:rsid w:val="00627FC9"/>
    <w:rsid w:val="006471BC"/>
    <w:rsid w:val="00647FA8"/>
    <w:rsid w:val="00650C5F"/>
    <w:rsid w:val="00654934"/>
    <w:rsid w:val="006620D9"/>
    <w:rsid w:val="00671958"/>
    <w:rsid w:val="006745FE"/>
    <w:rsid w:val="00675843"/>
    <w:rsid w:val="00696477"/>
    <w:rsid w:val="006972C4"/>
    <w:rsid w:val="006D050F"/>
    <w:rsid w:val="006D6139"/>
    <w:rsid w:val="006E5D65"/>
    <w:rsid w:val="006F1282"/>
    <w:rsid w:val="006F1FBC"/>
    <w:rsid w:val="006F31E2"/>
    <w:rsid w:val="00702222"/>
    <w:rsid w:val="007050E0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3F06"/>
    <w:rsid w:val="00763BF1"/>
    <w:rsid w:val="00766FD4"/>
    <w:rsid w:val="007808CF"/>
    <w:rsid w:val="0078168C"/>
    <w:rsid w:val="007857D0"/>
    <w:rsid w:val="00787C2A"/>
    <w:rsid w:val="00787C58"/>
    <w:rsid w:val="00790E27"/>
    <w:rsid w:val="00793C06"/>
    <w:rsid w:val="007A4022"/>
    <w:rsid w:val="007A6E6E"/>
    <w:rsid w:val="007B397F"/>
    <w:rsid w:val="007C3299"/>
    <w:rsid w:val="007C3BCC"/>
    <w:rsid w:val="007C4546"/>
    <w:rsid w:val="007D6A06"/>
    <w:rsid w:val="007D6E56"/>
    <w:rsid w:val="007D6E75"/>
    <w:rsid w:val="007F1652"/>
    <w:rsid w:val="007F4121"/>
    <w:rsid w:val="007F4155"/>
    <w:rsid w:val="0081554D"/>
    <w:rsid w:val="0081707E"/>
    <w:rsid w:val="00817F34"/>
    <w:rsid w:val="0082648F"/>
    <w:rsid w:val="008449B3"/>
    <w:rsid w:val="0085747A"/>
    <w:rsid w:val="00874F47"/>
    <w:rsid w:val="00884922"/>
    <w:rsid w:val="00885F64"/>
    <w:rsid w:val="0089059F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536A"/>
    <w:rsid w:val="008F6E29"/>
    <w:rsid w:val="0090254E"/>
    <w:rsid w:val="0090712F"/>
    <w:rsid w:val="009150A8"/>
    <w:rsid w:val="00916188"/>
    <w:rsid w:val="0092264E"/>
    <w:rsid w:val="00923D7D"/>
    <w:rsid w:val="00937B79"/>
    <w:rsid w:val="009508DF"/>
    <w:rsid w:val="00950DAC"/>
    <w:rsid w:val="00954A07"/>
    <w:rsid w:val="00961888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9F49B1"/>
    <w:rsid w:val="009F566C"/>
    <w:rsid w:val="00A00ECC"/>
    <w:rsid w:val="00A1328A"/>
    <w:rsid w:val="00A155EE"/>
    <w:rsid w:val="00A2136C"/>
    <w:rsid w:val="00A21E88"/>
    <w:rsid w:val="00A2245B"/>
    <w:rsid w:val="00A30110"/>
    <w:rsid w:val="00A36899"/>
    <w:rsid w:val="00A371F6"/>
    <w:rsid w:val="00A43BF6"/>
    <w:rsid w:val="00A46137"/>
    <w:rsid w:val="00A514EA"/>
    <w:rsid w:val="00A53015"/>
    <w:rsid w:val="00A53FA5"/>
    <w:rsid w:val="00A54817"/>
    <w:rsid w:val="00A601C8"/>
    <w:rsid w:val="00A603AE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4C30"/>
    <w:rsid w:val="00AE5FCB"/>
    <w:rsid w:val="00AF2C1E"/>
    <w:rsid w:val="00AF468A"/>
    <w:rsid w:val="00AF700A"/>
    <w:rsid w:val="00B06142"/>
    <w:rsid w:val="00B135B1"/>
    <w:rsid w:val="00B3104A"/>
    <w:rsid w:val="00B3130B"/>
    <w:rsid w:val="00B40ADB"/>
    <w:rsid w:val="00B42141"/>
    <w:rsid w:val="00B43B77"/>
    <w:rsid w:val="00B43E80"/>
    <w:rsid w:val="00B607DB"/>
    <w:rsid w:val="00B66529"/>
    <w:rsid w:val="00B75946"/>
    <w:rsid w:val="00B76128"/>
    <w:rsid w:val="00B8056E"/>
    <w:rsid w:val="00B819C8"/>
    <w:rsid w:val="00B82308"/>
    <w:rsid w:val="00B90885"/>
    <w:rsid w:val="00BB2357"/>
    <w:rsid w:val="00BB520A"/>
    <w:rsid w:val="00BB796C"/>
    <w:rsid w:val="00BD3869"/>
    <w:rsid w:val="00BD66E9"/>
    <w:rsid w:val="00BD6FF4"/>
    <w:rsid w:val="00BF2C41"/>
    <w:rsid w:val="00BF7102"/>
    <w:rsid w:val="00C058B4"/>
    <w:rsid w:val="00C05F44"/>
    <w:rsid w:val="00C070CA"/>
    <w:rsid w:val="00C131B5"/>
    <w:rsid w:val="00C146F2"/>
    <w:rsid w:val="00C16ABF"/>
    <w:rsid w:val="00C170AE"/>
    <w:rsid w:val="00C26CB7"/>
    <w:rsid w:val="00C324C1"/>
    <w:rsid w:val="00C36992"/>
    <w:rsid w:val="00C42E8D"/>
    <w:rsid w:val="00C56036"/>
    <w:rsid w:val="00C61DC5"/>
    <w:rsid w:val="00C61FDE"/>
    <w:rsid w:val="00C67E92"/>
    <w:rsid w:val="00C70A26"/>
    <w:rsid w:val="00C766DF"/>
    <w:rsid w:val="00C81FE4"/>
    <w:rsid w:val="00C9419B"/>
    <w:rsid w:val="00C94B98"/>
    <w:rsid w:val="00CA2B96"/>
    <w:rsid w:val="00CA4E24"/>
    <w:rsid w:val="00CA5089"/>
    <w:rsid w:val="00CB42CB"/>
    <w:rsid w:val="00CD4C87"/>
    <w:rsid w:val="00CD6897"/>
    <w:rsid w:val="00CE5BAC"/>
    <w:rsid w:val="00CF25BE"/>
    <w:rsid w:val="00CF78ED"/>
    <w:rsid w:val="00D02B25"/>
    <w:rsid w:val="00D02EBA"/>
    <w:rsid w:val="00D17C3C"/>
    <w:rsid w:val="00D255EC"/>
    <w:rsid w:val="00D26B2C"/>
    <w:rsid w:val="00D352C9"/>
    <w:rsid w:val="00D36D72"/>
    <w:rsid w:val="00D425B2"/>
    <w:rsid w:val="00D428D6"/>
    <w:rsid w:val="00D552B2"/>
    <w:rsid w:val="00D608D1"/>
    <w:rsid w:val="00D74119"/>
    <w:rsid w:val="00D8075B"/>
    <w:rsid w:val="00D8678B"/>
    <w:rsid w:val="00DA2114"/>
    <w:rsid w:val="00DA7299"/>
    <w:rsid w:val="00DC77B6"/>
    <w:rsid w:val="00DC7FCC"/>
    <w:rsid w:val="00DD5B8B"/>
    <w:rsid w:val="00DD708E"/>
    <w:rsid w:val="00DE09C0"/>
    <w:rsid w:val="00DE4A14"/>
    <w:rsid w:val="00DF320D"/>
    <w:rsid w:val="00DF71C8"/>
    <w:rsid w:val="00E039CE"/>
    <w:rsid w:val="00E129B8"/>
    <w:rsid w:val="00E16D74"/>
    <w:rsid w:val="00E179B1"/>
    <w:rsid w:val="00E21E7D"/>
    <w:rsid w:val="00E22FBC"/>
    <w:rsid w:val="00E23B3F"/>
    <w:rsid w:val="00E24BF5"/>
    <w:rsid w:val="00E25338"/>
    <w:rsid w:val="00E3237E"/>
    <w:rsid w:val="00E51E44"/>
    <w:rsid w:val="00E63348"/>
    <w:rsid w:val="00E724C6"/>
    <w:rsid w:val="00E771DB"/>
    <w:rsid w:val="00E77E88"/>
    <w:rsid w:val="00E8107D"/>
    <w:rsid w:val="00E960BB"/>
    <w:rsid w:val="00EA2074"/>
    <w:rsid w:val="00EA4832"/>
    <w:rsid w:val="00EA4E9D"/>
    <w:rsid w:val="00EB07E1"/>
    <w:rsid w:val="00EC4899"/>
    <w:rsid w:val="00EC4B66"/>
    <w:rsid w:val="00ED03AB"/>
    <w:rsid w:val="00ED32D2"/>
    <w:rsid w:val="00ED6D8A"/>
    <w:rsid w:val="00EE32DE"/>
    <w:rsid w:val="00EE5457"/>
    <w:rsid w:val="00EE6012"/>
    <w:rsid w:val="00EF13DA"/>
    <w:rsid w:val="00EF7B69"/>
    <w:rsid w:val="00F00A3F"/>
    <w:rsid w:val="00F043E0"/>
    <w:rsid w:val="00F070AB"/>
    <w:rsid w:val="00F17567"/>
    <w:rsid w:val="00F27A7B"/>
    <w:rsid w:val="00F32A5E"/>
    <w:rsid w:val="00F44CF5"/>
    <w:rsid w:val="00F526AF"/>
    <w:rsid w:val="00F55F76"/>
    <w:rsid w:val="00F617C3"/>
    <w:rsid w:val="00F6451B"/>
    <w:rsid w:val="00F7066B"/>
    <w:rsid w:val="00F714DE"/>
    <w:rsid w:val="00F760D1"/>
    <w:rsid w:val="00F83B28"/>
    <w:rsid w:val="00FA46E5"/>
    <w:rsid w:val="00FA7612"/>
    <w:rsid w:val="00FB7DBA"/>
    <w:rsid w:val="00FC1C25"/>
    <w:rsid w:val="00FC3F45"/>
    <w:rsid w:val="00FC7716"/>
    <w:rsid w:val="00FD503F"/>
    <w:rsid w:val="00FD7589"/>
    <w:rsid w:val="00FF016A"/>
    <w:rsid w:val="00FF1401"/>
    <w:rsid w:val="00FF17E0"/>
    <w:rsid w:val="00FF5E7D"/>
    <w:rsid w:val="258025E5"/>
    <w:rsid w:val="297872AD"/>
    <w:rsid w:val="2B6FC2AC"/>
    <w:rsid w:val="37DDA240"/>
    <w:rsid w:val="3B2DD32F"/>
    <w:rsid w:val="49462341"/>
    <w:rsid w:val="4F0463AB"/>
    <w:rsid w:val="75EAF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839B4"/>
  <w15:docId w15:val="{8789FB2D-4FAA-4E80-A05A-A79E0158C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6188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61888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F3F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F3F8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F3F83"/>
    <w:rPr>
      <w:rFonts w:ascii="Calibri" w:hAnsi="Calibri"/>
      <w:lang w:eastAsia="en-US"/>
    </w:rPr>
  </w:style>
  <w:style w:type="paragraph" w:styleId="Poprawka">
    <w:name w:val="Revision"/>
    <w:hidden/>
    <w:uiPriority w:val="99"/>
    <w:semiHidden/>
    <w:rsid w:val="00D255EC"/>
    <w:rPr>
      <w:rFonts w:ascii="Calibri" w:hAnsi="Calibri"/>
      <w:sz w:val="22"/>
      <w:szCs w:val="22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39C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39CE"/>
    <w:rPr>
      <w:rFonts w:ascii="Calibri" w:hAnsi="Calibri"/>
      <w:b/>
      <w:bCs/>
      <w:lang w:eastAsia="en-US"/>
    </w:rPr>
  </w:style>
  <w:style w:type="character" w:customStyle="1" w:styleId="normaltextrun">
    <w:name w:val="normaltextrun"/>
    <w:basedOn w:val="Domylnaczcionkaakapitu"/>
    <w:rsid w:val="00C941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0FC753-4558-44B5-9EA6-FBDA6FA539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AB412F7-A0E1-4443-B0C3-2F92D8700D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D52B8DF-A1F1-4619-83A5-7135FA58F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2FFF98-1C9D-47BA-9068-42792F8906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1617</Words>
  <Characters>9707</Characters>
  <Application>Microsoft Office Word</Application>
  <DocSecurity>0</DocSecurity>
  <Lines>80</Lines>
  <Paragraphs>22</Paragraphs>
  <ScaleCrop>false</ScaleCrop>
  <Company>Hewlett-Packard Company</Company>
  <LinksUpToDate>false</LinksUpToDate>
  <CharactersWithSpaces>11302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9</cp:revision>
  <cp:lastPrinted>2019-02-06T12:12:00Z</cp:lastPrinted>
  <dcterms:created xsi:type="dcterms:W3CDTF">2025-04-10T11:06:00Z</dcterms:created>
  <dcterms:modified xsi:type="dcterms:W3CDTF">2025-10-12T10:43:00Z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